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EF8" w:rsidRPr="002108D0" w:rsidRDefault="00C96EF8" w:rsidP="005328F3">
      <w:pPr>
        <w:jc w:val="center"/>
        <w:rPr>
          <w:b/>
        </w:rPr>
      </w:pPr>
      <w:r w:rsidRPr="002108D0">
        <w:rPr>
          <w:b/>
        </w:rPr>
        <w:t>Приложение к рабочей учебной программе (Syllabus)</w:t>
      </w:r>
    </w:p>
    <w:p w:rsidR="00C96EF8" w:rsidRPr="002108D0" w:rsidRDefault="00C96EF8" w:rsidP="005328F3">
      <w:pPr>
        <w:jc w:val="center"/>
        <w:rPr>
          <w:b/>
        </w:rPr>
      </w:pPr>
      <w:r w:rsidRPr="002108D0">
        <w:rPr>
          <w:b/>
        </w:rPr>
        <w:t xml:space="preserve">Программа дисциплины для обучающихся </w:t>
      </w:r>
    </w:p>
    <w:p w:rsidR="00C96EF8" w:rsidRDefault="00C96EF8" w:rsidP="005328F3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 xml:space="preserve">18-2019 учебный год </w:t>
      </w:r>
    </w:p>
    <w:p w:rsidR="00C96EF8" w:rsidRPr="002108D0" w:rsidRDefault="00C96EF8" w:rsidP="009A5827">
      <w:pPr>
        <w:pStyle w:val="Heading11"/>
        <w:keepNext/>
        <w:keepLines/>
        <w:shd w:val="clear" w:color="auto" w:fill="auto"/>
        <w:spacing w:after="0" w:line="240" w:lineRule="exact"/>
        <w:outlineLvl w:val="9"/>
        <w:rPr>
          <w:b w:val="0"/>
          <w:sz w:val="24"/>
          <w:szCs w:val="24"/>
        </w:rPr>
      </w:pPr>
      <w:r w:rsidRPr="00454655">
        <w:rPr>
          <w:rStyle w:val="Heading1Exact"/>
          <w:b/>
          <w:sz w:val="24"/>
          <w:szCs w:val="24"/>
        </w:rPr>
        <w:t>KB 5301 Клеточная биология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C96EF8" w:rsidRPr="00C66494" w:rsidTr="00341D8B">
        <w:tc>
          <w:tcPr>
            <w:tcW w:w="10080" w:type="dxa"/>
            <w:gridSpan w:val="22"/>
          </w:tcPr>
          <w:p w:rsidR="00C96EF8" w:rsidRPr="00581824" w:rsidRDefault="00C96EF8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C96EF8" w:rsidTr="00CE1248">
        <w:tc>
          <w:tcPr>
            <w:tcW w:w="1976" w:type="dxa"/>
            <w:gridSpan w:val="4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Аграрно-биологический</w:t>
            </w:r>
          </w:p>
        </w:tc>
      </w:tr>
      <w:tr w:rsidR="00C96EF8" w:rsidTr="00CE1248">
        <w:tc>
          <w:tcPr>
            <w:tcW w:w="1976" w:type="dxa"/>
            <w:gridSpan w:val="4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6М</w:t>
            </w:r>
            <w:r w:rsidRPr="00581824">
              <w:rPr>
                <w:sz w:val="20"/>
                <w:szCs w:val="20"/>
              </w:rPr>
              <w:t>060700 -Биология</w:t>
            </w:r>
          </w:p>
        </w:tc>
      </w:tr>
      <w:tr w:rsidR="00C96EF8" w:rsidTr="00CE1248">
        <w:tc>
          <w:tcPr>
            <w:tcW w:w="1364" w:type="dxa"/>
            <w:gridSpan w:val="2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3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3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Форма обуч.</w:t>
            </w:r>
          </w:p>
        </w:tc>
        <w:tc>
          <w:tcPr>
            <w:tcW w:w="1080" w:type="dxa"/>
            <w:gridSpan w:val="2"/>
          </w:tcPr>
          <w:p w:rsidR="00C96EF8" w:rsidRPr="00581824" w:rsidRDefault="00C96EF8" w:rsidP="005219C8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очная</w:t>
            </w:r>
          </w:p>
        </w:tc>
        <w:tc>
          <w:tcPr>
            <w:tcW w:w="1260" w:type="dxa"/>
            <w:gridSpan w:val="4"/>
          </w:tcPr>
          <w:p w:rsidR="00C96EF8" w:rsidRPr="00581824" w:rsidRDefault="00C96EF8" w:rsidP="00341D8B">
            <w:pPr>
              <w:ind w:left="-29" w:firstLine="29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Прогр.обуч.</w:t>
            </w:r>
          </w:p>
        </w:tc>
        <w:tc>
          <w:tcPr>
            <w:tcW w:w="2166" w:type="dxa"/>
          </w:tcPr>
          <w:p w:rsidR="00C96EF8" w:rsidRPr="00581824" w:rsidRDefault="00C96EF8" w:rsidP="00341D8B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послевузовская</w:t>
            </w:r>
          </w:p>
        </w:tc>
      </w:tr>
      <w:tr w:rsidR="00C96EF8" w:rsidTr="00CE1248">
        <w:tc>
          <w:tcPr>
            <w:tcW w:w="2514" w:type="dxa"/>
            <w:gridSpan w:val="7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81824">
              <w:rPr>
                <w:sz w:val="20"/>
                <w:szCs w:val="20"/>
              </w:rPr>
              <w:t>Д</w:t>
            </w:r>
          </w:p>
        </w:tc>
        <w:tc>
          <w:tcPr>
            <w:tcW w:w="2520" w:type="dxa"/>
            <w:gridSpan w:val="5"/>
          </w:tcPr>
          <w:p w:rsidR="00C96EF8" w:rsidRPr="00581824" w:rsidRDefault="00C96EF8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C96EF8" w:rsidRPr="00581824" w:rsidRDefault="00C96EF8" w:rsidP="00B33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</w:p>
        </w:tc>
      </w:tr>
      <w:tr w:rsidR="00C96EF8" w:rsidTr="00CE1248">
        <w:tc>
          <w:tcPr>
            <w:tcW w:w="2514" w:type="dxa"/>
            <w:gridSpan w:val="7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</w:tcPr>
          <w:p w:rsidR="00C96EF8" w:rsidRPr="00581824" w:rsidRDefault="00C96EF8" w:rsidP="00887F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581824">
              <w:rPr>
                <w:sz w:val="20"/>
                <w:szCs w:val="20"/>
                <w:lang w:val="en-US"/>
              </w:rPr>
              <w:t>KZ</w:t>
            </w:r>
            <w:r>
              <w:rPr>
                <w:sz w:val="20"/>
                <w:szCs w:val="20"/>
              </w:rPr>
              <w:t xml:space="preserve">/ 3 </w:t>
            </w:r>
            <w:r w:rsidRPr="00581824">
              <w:rPr>
                <w:sz w:val="20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C96EF8" w:rsidRPr="00581824" w:rsidRDefault="00C96EF8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C96EF8" w:rsidRPr="00581824" w:rsidRDefault="00C96EF8" w:rsidP="00341D8B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C96EF8" w:rsidTr="00CE1248">
        <w:tc>
          <w:tcPr>
            <w:tcW w:w="3054" w:type="dxa"/>
            <w:gridSpan w:val="9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C96EF8" w:rsidRPr="00581824" w:rsidRDefault="00C96EF8" w:rsidP="00B33CE1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Корпус 2 ауд. </w:t>
            </w:r>
            <w:r>
              <w:rPr>
                <w:sz w:val="20"/>
                <w:szCs w:val="20"/>
              </w:rPr>
              <w:t xml:space="preserve">434 </w:t>
            </w:r>
          </w:p>
        </w:tc>
      </w:tr>
      <w:tr w:rsidR="00C96EF8" w:rsidTr="00CE1248">
        <w:tc>
          <w:tcPr>
            <w:tcW w:w="3054" w:type="dxa"/>
            <w:gridSpan w:val="9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C96EF8" w:rsidRPr="00581824" w:rsidRDefault="00C96EF8" w:rsidP="00E224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Кобланова Сауле Абдуловна</w:t>
            </w:r>
          </w:p>
        </w:tc>
      </w:tr>
      <w:tr w:rsidR="00C96EF8" w:rsidTr="00CE1248">
        <w:tc>
          <w:tcPr>
            <w:tcW w:w="3054" w:type="dxa"/>
            <w:gridSpan w:val="9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Кобланова Сауле Абдуловна</w:t>
            </w:r>
          </w:p>
        </w:tc>
      </w:tr>
      <w:tr w:rsidR="00C96EF8" w:rsidTr="00CE1248">
        <w:tc>
          <w:tcPr>
            <w:tcW w:w="2498" w:type="dxa"/>
            <w:gridSpan w:val="6"/>
            <w:vMerge w:val="restart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Время консультаций</w:t>
            </w:r>
          </w:p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C96EF8" w:rsidRPr="00581824" w:rsidRDefault="00C96EF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C96EF8" w:rsidRPr="00581824" w:rsidRDefault="00C96EF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C96EF8" w:rsidRPr="00581824" w:rsidRDefault="00C96EF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3-я неделя</w:t>
            </w:r>
          </w:p>
        </w:tc>
      </w:tr>
      <w:tr w:rsidR="00C96EF8" w:rsidTr="00CE1248">
        <w:tc>
          <w:tcPr>
            <w:tcW w:w="2498" w:type="dxa"/>
            <w:gridSpan w:val="6"/>
            <w:vMerge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2144" w:type="dxa"/>
            <w:gridSpan w:val="6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3117" w:type="dxa"/>
            <w:gridSpan w:val="3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</w:tr>
      <w:tr w:rsidR="00C96EF8" w:rsidRPr="00C66494" w:rsidTr="00341D8B">
        <w:tc>
          <w:tcPr>
            <w:tcW w:w="10080" w:type="dxa"/>
            <w:gridSpan w:val="22"/>
          </w:tcPr>
          <w:p w:rsidR="00C96EF8" w:rsidRPr="00581824" w:rsidRDefault="00C96EF8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2 Пререквизиты и постреквизиты</w:t>
            </w:r>
          </w:p>
        </w:tc>
      </w:tr>
      <w:tr w:rsidR="00C96EF8" w:rsidTr="00CE1248">
        <w:tc>
          <w:tcPr>
            <w:tcW w:w="1789" w:type="dxa"/>
            <w:gridSpan w:val="3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Пререквизиты</w:t>
            </w:r>
          </w:p>
        </w:tc>
        <w:tc>
          <w:tcPr>
            <w:tcW w:w="8291" w:type="dxa"/>
            <w:gridSpan w:val="19"/>
          </w:tcPr>
          <w:p w:rsidR="00C96EF8" w:rsidRPr="00581824" w:rsidRDefault="00C96EF8" w:rsidP="003C6FE5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биология клетки, </w:t>
            </w:r>
            <w:r>
              <w:rPr>
                <w:sz w:val="20"/>
                <w:szCs w:val="20"/>
              </w:rPr>
              <w:t>генетика</w:t>
            </w:r>
          </w:p>
        </w:tc>
      </w:tr>
      <w:tr w:rsidR="00C96EF8" w:rsidTr="00CE1248">
        <w:tc>
          <w:tcPr>
            <w:tcW w:w="1789" w:type="dxa"/>
            <w:gridSpan w:val="3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Постреквизиты</w:t>
            </w:r>
          </w:p>
        </w:tc>
        <w:tc>
          <w:tcPr>
            <w:tcW w:w="8291" w:type="dxa"/>
            <w:gridSpan w:val="19"/>
          </w:tcPr>
          <w:p w:rsidR="00C96EF8" w:rsidRPr="00BE3F44" w:rsidRDefault="00C96EF8" w:rsidP="00BE3F44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молекулярная биология, </w:t>
            </w:r>
            <w:r>
              <w:rPr>
                <w:sz w:val="20"/>
                <w:szCs w:val="20"/>
                <w:lang w:val="en-US"/>
              </w:rPr>
              <w:t>геномика</w:t>
            </w:r>
          </w:p>
        </w:tc>
      </w:tr>
      <w:tr w:rsidR="00C96EF8" w:rsidRPr="00C66494" w:rsidTr="00341D8B">
        <w:tc>
          <w:tcPr>
            <w:tcW w:w="10080" w:type="dxa"/>
            <w:gridSpan w:val="22"/>
          </w:tcPr>
          <w:p w:rsidR="00C96EF8" w:rsidRPr="00581824" w:rsidRDefault="00C96EF8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C96EF8" w:rsidTr="00CE1248">
        <w:tc>
          <w:tcPr>
            <w:tcW w:w="1207" w:type="dxa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Цель</w:t>
            </w:r>
          </w:p>
        </w:tc>
        <w:tc>
          <w:tcPr>
            <w:tcW w:w="8873" w:type="dxa"/>
            <w:gridSpan w:val="21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BE3F44">
              <w:rPr>
                <w:sz w:val="20"/>
                <w:szCs w:val="20"/>
              </w:rPr>
              <w:t>формирование у будущих специалистов фундаментальных знаний и профессиональных компетенций в области клеточной биологии.</w:t>
            </w:r>
          </w:p>
        </w:tc>
      </w:tr>
      <w:tr w:rsidR="00C96EF8" w:rsidTr="00CE1248">
        <w:tc>
          <w:tcPr>
            <w:tcW w:w="1207" w:type="dxa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Задачи</w:t>
            </w:r>
          </w:p>
        </w:tc>
        <w:tc>
          <w:tcPr>
            <w:tcW w:w="8873" w:type="dxa"/>
            <w:gridSpan w:val="21"/>
          </w:tcPr>
          <w:p w:rsidR="00C96EF8" w:rsidRPr="00581824" w:rsidRDefault="00C96EF8" w:rsidP="008905C1">
            <w:pPr>
              <w:jc w:val="both"/>
              <w:rPr>
                <w:sz w:val="20"/>
                <w:szCs w:val="20"/>
              </w:rPr>
            </w:pPr>
            <w:r w:rsidRPr="00454655">
              <w:rPr>
                <w:sz w:val="20"/>
                <w:szCs w:val="20"/>
              </w:rPr>
              <w:t>получение магистрантами теоретических знаний в области клеточной биологии, а также практических навыков, способствующих их дальнейшей практической деятельности в сфере народного хозяйства, медицины и охраны окружающей среды. Магистранты должны овладеть навыками структурно-функционального подхода в изучении особенностей организации и функционирования клеток в составе и вне организма, различных методов изоляции клеток, получения клеточных и тканевых культур, их анализа и функционирования в условиях in vitro и in vivo, умения использовать их в практической деятельности в области биологии, биотехн</w:t>
            </w:r>
            <w:r>
              <w:rPr>
                <w:sz w:val="20"/>
                <w:szCs w:val="20"/>
              </w:rPr>
              <w:t>ологии, биоинженерии</w:t>
            </w:r>
            <w:r w:rsidRPr="00454655">
              <w:rPr>
                <w:sz w:val="20"/>
                <w:szCs w:val="20"/>
              </w:rPr>
              <w:t>.</w:t>
            </w:r>
          </w:p>
        </w:tc>
      </w:tr>
      <w:tr w:rsidR="00C96EF8" w:rsidRPr="00C66494" w:rsidTr="00341D8B">
        <w:tc>
          <w:tcPr>
            <w:tcW w:w="10080" w:type="dxa"/>
            <w:gridSpan w:val="22"/>
          </w:tcPr>
          <w:p w:rsidR="00C96EF8" w:rsidRPr="00581824" w:rsidRDefault="00C96EF8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C96EF8" w:rsidRPr="00EA79E8" w:rsidTr="00CE1248">
        <w:tc>
          <w:tcPr>
            <w:tcW w:w="2808" w:type="dxa"/>
            <w:gridSpan w:val="8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Всего</w:t>
            </w:r>
          </w:p>
        </w:tc>
        <w:tc>
          <w:tcPr>
            <w:tcW w:w="1148" w:type="dxa"/>
            <w:gridSpan w:val="3"/>
          </w:tcPr>
          <w:p w:rsidR="00C96EF8" w:rsidRPr="00581824" w:rsidRDefault="00C96EF8" w:rsidP="00CE1248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Практ.</w:t>
            </w:r>
          </w:p>
        </w:tc>
        <w:tc>
          <w:tcPr>
            <w:tcW w:w="992" w:type="dxa"/>
            <w:gridSpan w:val="2"/>
          </w:tcPr>
          <w:p w:rsidR="00C96EF8" w:rsidRPr="00581824" w:rsidRDefault="00C96EF8" w:rsidP="00CE1248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C96EF8" w:rsidRPr="00581824" w:rsidRDefault="00C96EF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C96EF8" w:rsidRPr="00581824" w:rsidRDefault="00C96EF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СРО</w:t>
            </w:r>
          </w:p>
        </w:tc>
        <w:tc>
          <w:tcPr>
            <w:tcW w:w="2173" w:type="dxa"/>
            <w:gridSpan w:val="2"/>
          </w:tcPr>
          <w:p w:rsidR="00C96EF8" w:rsidRPr="00581824" w:rsidRDefault="00C96EF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Форма контроля</w:t>
            </w:r>
          </w:p>
        </w:tc>
      </w:tr>
      <w:tr w:rsidR="00C96EF8" w:rsidRPr="00EA79E8" w:rsidTr="00CE1248">
        <w:tc>
          <w:tcPr>
            <w:tcW w:w="2808" w:type="dxa"/>
            <w:gridSpan w:val="8"/>
          </w:tcPr>
          <w:p w:rsidR="00C96EF8" w:rsidRPr="00581824" w:rsidRDefault="00C96EF8" w:rsidP="00AE1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1кредит, 45</w:t>
            </w:r>
            <w:r w:rsidRPr="00581824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1148" w:type="dxa"/>
            <w:gridSpan w:val="3"/>
          </w:tcPr>
          <w:p w:rsidR="00C96EF8" w:rsidRPr="00AE1BCF" w:rsidRDefault="00C96EF8" w:rsidP="003E132F">
            <w:pPr>
              <w:jc w:val="center"/>
              <w:rPr>
                <w:sz w:val="20"/>
                <w:szCs w:val="20"/>
              </w:rPr>
            </w:pPr>
            <w:r w:rsidRPr="00AE1BCF"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C96EF8" w:rsidRPr="00AA45E8" w:rsidRDefault="00C96EF8" w:rsidP="00F46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gridSpan w:val="2"/>
          </w:tcPr>
          <w:p w:rsidR="00C96EF8" w:rsidRPr="00AE1BCF" w:rsidRDefault="00C96EF8" w:rsidP="00341D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C96EF8" w:rsidRPr="00AA45E8" w:rsidRDefault="00C96EF8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2"/>
          </w:tcPr>
          <w:p w:rsidR="00C96EF8" w:rsidRPr="00AA45E8" w:rsidRDefault="00C96EF8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173" w:type="dxa"/>
            <w:gridSpan w:val="2"/>
          </w:tcPr>
          <w:p w:rsidR="00C96EF8" w:rsidRPr="00581824" w:rsidRDefault="00C96EF8" w:rsidP="00A47AFF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Экзамен</w:t>
            </w:r>
          </w:p>
        </w:tc>
      </w:tr>
      <w:tr w:rsidR="00C96EF8" w:rsidRPr="00C66494" w:rsidTr="00341D8B">
        <w:tc>
          <w:tcPr>
            <w:tcW w:w="10080" w:type="dxa"/>
            <w:gridSpan w:val="22"/>
          </w:tcPr>
          <w:p w:rsidR="00C96EF8" w:rsidRPr="00581824" w:rsidRDefault="00C96EF8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C96EF8" w:rsidRPr="00EA79E8" w:rsidTr="00341D8B">
        <w:tc>
          <w:tcPr>
            <w:tcW w:w="10080" w:type="dxa"/>
            <w:gridSpan w:val="22"/>
          </w:tcPr>
          <w:p w:rsidR="00C96EF8" w:rsidRPr="00581824" w:rsidRDefault="00C96EF8" w:rsidP="00581824">
            <w:pPr>
              <w:jc w:val="both"/>
              <w:rPr>
                <w:color w:val="FF0000"/>
                <w:sz w:val="20"/>
                <w:szCs w:val="20"/>
              </w:rPr>
            </w:pPr>
            <w:r w:rsidRPr="00454655">
              <w:rPr>
                <w:sz w:val="20"/>
                <w:szCs w:val="20"/>
              </w:rPr>
              <w:t xml:space="preserve">В курсе «Клеточная биология» отражены достижения и современные проблемы клеточной биологии, современные молекулярно-генетические, биотехнологические методы исследования клеток, ретроспективно и на основе новейших достижений науки обращено внимание </w:t>
            </w:r>
            <w:r>
              <w:rPr>
                <w:sz w:val="20"/>
                <w:szCs w:val="20"/>
              </w:rPr>
              <w:t>магистрант</w:t>
            </w:r>
            <w:r w:rsidRPr="00454655">
              <w:rPr>
                <w:sz w:val="20"/>
                <w:szCs w:val="20"/>
              </w:rPr>
              <w:t>ов на открытие клеток и субклеточных структур, обнаружение основных функций клеток и установление их связи с внутриклеточными структурами и системами, открытие белков, нуклеиновых кислот, липидов, регуляторных молекул и выяснение их молекулярной организации.</w:t>
            </w:r>
          </w:p>
        </w:tc>
      </w:tr>
      <w:tr w:rsidR="00C96EF8" w:rsidRPr="00C66494" w:rsidTr="00341D8B">
        <w:tc>
          <w:tcPr>
            <w:tcW w:w="10080" w:type="dxa"/>
            <w:gridSpan w:val="22"/>
          </w:tcPr>
          <w:p w:rsidR="00C96EF8" w:rsidRPr="00581824" w:rsidRDefault="00C96EF8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C96EF8" w:rsidRPr="00EA79E8" w:rsidTr="00341D8B">
        <w:tc>
          <w:tcPr>
            <w:tcW w:w="10080" w:type="dxa"/>
            <w:gridSpan w:val="22"/>
          </w:tcPr>
          <w:p w:rsidR="00C96EF8" w:rsidRPr="00261436" w:rsidRDefault="00C96EF8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1 </w:t>
            </w:r>
            <w:r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регулярно, систематически готовиться к занятиям и выполнять все задания СРС. </w:t>
            </w:r>
            <w:r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приходить подготовленным на лекции и лабораторные занятия. </w:t>
            </w:r>
          </w:p>
          <w:p w:rsidR="00C96EF8" w:rsidRPr="00261436" w:rsidRDefault="00C96EF8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2 Все виды контролей могут пересдаваться только один раз при получении </w:t>
            </w:r>
            <w:r>
              <w:rPr>
                <w:spacing w:val="-5"/>
                <w:sz w:val="20"/>
                <w:szCs w:val="20"/>
              </w:rPr>
              <w:t xml:space="preserve">отрицательной оценки. При этом </w:t>
            </w:r>
            <w:r w:rsidRPr="00261436">
              <w:rPr>
                <w:spacing w:val="-5"/>
                <w:sz w:val="20"/>
                <w:szCs w:val="20"/>
              </w:rPr>
              <w:t>баллы уменьшаются с коэффициентом 0,8. С положительной оценки пересдавать нельзя.</w:t>
            </w:r>
          </w:p>
          <w:p w:rsidR="00C96EF8" w:rsidRPr="00261436" w:rsidRDefault="00C96EF8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3 </w:t>
            </w:r>
            <w:r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не должен без уважительных причин про</w:t>
            </w:r>
            <w:r>
              <w:rPr>
                <w:spacing w:val="-5"/>
                <w:sz w:val="20"/>
                <w:szCs w:val="20"/>
              </w:rPr>
              <w:t xml:space="preserve">пускать занятия. При пропусках </w:t>
            </w:r>
            <w:r w:rsidRPr="00261436">
              <w:rPr>
                <w:spacing w:val="-5"/>
                <w:sz w:val="20"/>
                <w:szCs w:val="20"/>
              </w:rPr>
              <w:t xml:space="preserve">лабораторных занятий по уважительной причине </w:t>
            </w:r>
            <w:r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обязательно их отработать в установленные сроки. </w:t>
            </w:r>
          </w:p>
          <w:p w:rsidR="00C96EF8" w:rsidRPr="00261436" w:rsidRDefault="00C96EF8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>4 В верхней одежде заходить в лабораторию запрещается!</w:t>
            </w:r>
          </w:p>
          <w:p w:rsidR="00C96EF8" w:rsidRPr="00261436" w:rsidRDefault="00C96EF8" w:rsidP="00022ADE">
            <w:pPr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5 На занятиях </w:t>
            </w:r>
            <w:r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>ы должны соблюдать технику безопасности, не пользоваться сотовыми телефонами.</w:t>
            </w:r>
          </w:p>
        </w:tc>
      </w:tr>
      <w:tr w:rsidR="00C96EF8" w:rsidRPr="00C66494" w:rsidTr="00341D8B">
        <w:tc>
          <w:tcPr>
            <w:tcW w:w="10080" w:type="dxa"/>
            <w:gridSpan w:val="22"/>
          </w:tcPr>
          <w:p w:rsidR="00C96EF8" w:rsidRPr="00581824" w:rsidRDefault="00C96EF8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C96EF8" w:rsidRPr="00CB2895" w:rsidTr="00CE1248">
        <w:tc>
          <w:tcPr>
            <w:tcW w:w="2205" w:type="dxa"/>
            <w:gridSpan w:val="5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C96EF8" w:rsidRPr="00CB2895" w:rsidRDefault="00C96EF8" w:rsidP="00CB2895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CB2895">
              <w:rPr>
                <w:sz w:val="20"/>
                <w:szCs w:val="20"/>
              </w:rPr>
              <w:t>1.</w:t>
            </w:r>
            <w:r w:rsidRPr="00CB2895">
              <w:rPr>
                <w:sz w:val="20"/>
                <w:szCs w:val="20"/>
              </w:rPr>
              <w:tab/>
              <w:t>Молекулярная биология клетки: Учебник: В 3- томах : Пер. с англ.. Т. 1 / Б. Альбертс, Д. Брей, Дж. Льюис, М. Рэффи, К. Роберте, Дж.Д. Уотсон. - М.-Ижевск: НИЦ "Регулярная и хаотическая динамика", 2013. - 808 c.</w:t>
            </w:r>
          </w:p>
          <w:p w:rsidR="00C96EF8" w:rsidRPr="00CB2895" w:rsidRDefault="00C96EF8" w:rsidP="00CB2895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CB2895">
              <w:rPr>
                <w:sz w:val="20"/>
                <w:szCs w:val="20"/>
              </w:rPr>
              <w:t>2.</w:t>
            </w:r>
            <w:r w:rsidRPr="00CB2895">
              <w:rPr>
                <w:sz w:val="20"/>
                <w:szCs w:val="20"/>
              </w:rPr>
              <w:tab/>
              <w:t>А.А. Анисимова, Ю.А. Каретин, А.П. Анисимов. Биология клетки c основами эмбриологии и гистологии, учебное пособие. Владивосток, Издательство Дальневосточного университета, 2009, с. 137.</w:t>
            </w:r>
          </w:p>
          <w:p w:rsidR="00C96EF8" w:rsidRPr="00CB2895" w:rsidRDefault="00C96EF8" w:rsidP="00CB2895">
            <w:pPr>
              <w:tabs>
                <w:tab w:val="left" w:pos="236"/>
              </w:tabs>
              <w:jc w:val="both"/>
              <w:rPr>
                <w:sz w:val="20"/>
                <w:szCs w:val="20"/>
                <w:lang w:val="en-US"/>
              </w:rPr>
            </w:pPr>
            <w:r w:rsidRPr="006D0639">
              <w:rPr>
                <w:sz w:val="20"/>
                <w:szCs w:val="20"/>
              </w:rPr>
              <w:t>3.</w:t>
            </w:r>
            <w:r w:rsidRPr="006D0639">
              <w:rPr>
                <w:sz w:val="20"/>
                <w:szCs w:val="20"/>
              </w:rPr>
              <w:tab/>
            </w:r>
            <w:r w:rsidRPr="000754F6">
              <w:rPr>
                <w:sz w:val="20"/>
                <w:szCs w:val="20"/>
                <w:lang w:val="en-US"/>
              </w:rPr>
              <w:t>B</w:t>
            </w:r>
            <w:r w:rsidRPr="006D0639">
              <w:rPr>
                <w:sz w:val="20"/>
                <w:szCs w:val="20"/>
              </w:rPr>
              <w:t xml:space="preserve">. </w:t>
            </w:r>
            <w:r w:rsidRPr="000754F6">
              <w:rPr>
                <w:sz w:val="20"/>
                <w:szCs w:val="20"/>
                <w:lang w:val="en-US"/>
              </w:rPr>
              <w:t>Alberts</w:t>
            </w:r>
            <w:r w:rsidRPr="006D0639">
              <w:rPr>
                <w:sz w:val="20"/>
                <w:szCs w:val="20"/>
              </w:rPr>
              <w:t xml:space="preserve">, </w:t>
            </w:r>
            <w:r w:rsidRPr="000754F6">
              <w:rPr>
                <w:sz w:val="20"/>
                <w:szCs w:val="20"/>
                <w:lang w:val="en-US"/>
              </w:rPr>
              <w:t>A</w:t>
            </w:r>
            <w:r w:rsidRPr="006D0639">
              <w:rPr>
                <w:sz w:val="20"/>
                <w:szCs w:val="20"/>
              </w:rPr>
              <w:t xml:space="preserve">. </w:t>
            </w:r>
            <w:r w:rsidRPr="000754F6">
              <w:rPr>
                <w:sz w:val="20"/>
                <w:szCs w:val="20"/>
                <w:lang w:val="en-US"/>
              </w:rPr>
              <w:t>Johnson</w:t>
            </w:r>
            <w:r w:rsidRPr="006D0639">
              <w:rPr>
                <w:sz w:val="20"/>
                <w:szCs w:val="20"/>
              </w:rPr>
              <w:t xml:space="preserve">, </w:t>
            </w:r>
            <w:r w:rsidRPr="000754F6">
              <w:rPr>
                <w:sz w:val="20"/>
                <w:szCs w:val="20"/>
                <w:lang w:val="en-US"/>
              </w:rPr>
              <w:t>J</w:t>
            </w:r>
            <w:r w:rsidRPr="006D0639">
              <w:rPr>
                <w:sz w:val="20"/>
                <w:szCs w:val="20"/>
              </w:rPr>
              <w:t xml:space="preserve">. </w:t>
            </w:r>
            <w:r w:rsidRPr="000754F6">
              <w:rPr>
                <w:sz w:val="20"/>
                <w:szCs w:val="20"/>
                <w:lang w:val="en-US"/>
              </w:rPr>
              <w:t>Lewis</w:t>
            </w:r>
            <w:r w:rsidRPr="006D0639">
              <w:rPr>
                <w:sz w:val="20"/>
                <w:szCs w:val="20"/>
              </w:rPr>
              <w:t xml:space="preserve">, </w:t>
            </w:r>
            <w:r w:rsidRPr="000754F6">
              <w:rPr>
                <w:sz w:val="20"/>
                <w:szCs w:val="20"/>
                <w:lang w:val="en-US"/>
              </w:rPr>
              <w:t>D</w:t>
            </w:r>
            <w:r w:rsidRPr="006D0639">
              <w:rPr>
                <w:sz w:val="20"/>
                <w:szCs w:val="20"/>
              </w:rPr>
              <w:t xml:space="preserve">. </w:t>
            </w:r>
            <w:r w:rsidRPr="000754F6">
              <w:rPr>
                <w:sz w:val="20"/>
                <w:szCs w:val="20"/>
                <w:lang w:val="en-US"/>
              </w:rPr>
              <w:t>Morgan</w:t>
            </w:r>
            <w:r w:rsidRPr="006D0639">
              <w:rPr>
                <w:sz w:val="20"/>
                <w:szCs w:val="20"/>
              </w:rPr>
              <w:t xml:space="preserve">, </w:t>
            </w:r>
            <w:r w:rsidRPr="000754F6">
              <w:rPr>
                <w:sz w:val="20"/>
                <w:szCs w:val="20"/>
                <w:lang w:val="en-US"/>
              </w:rPr>
              <w:t>M</w:t>
            </w:r>
            <w:r w:rsidRPr="006D0639">
              <w:rPr>
                <w:sz w:val="20"/>
                <w:szCs w:val="20"/>
              </w:rPr>
              <w:t xml:space="preserve">. </w:t>
            </w:r>
            <w:r w:rsidRPr="000754F6">
              <w:rPr>
                <w:sz w:val="20"/>
                <w:szCs w:val="20"/>
                <w:lang w:val="en-US"/>
              </w:rPr>
              <w:t>Raff</w:t>
            </w:r>
            <w:r w:rsidRPr="006D0639">
              <w:rPr>
                <w:sz w:val="20"/>
                <w:szCs w:val="20"/>
              </w:rPr>
              <w:t xml:space="preserve">, </w:t>
            </w:r>
            <w:r w:rsidRPr="000754F6">
              <w:rPr>
                <w:sz w:val="20"/>
                <w:szCs w:val="20"/>
                <w:lang w:val="en-US"/>
              </w:rPr>
              <w:t>K</w:t>
            </w:r>
            <w:r w:rsidRPr="006D0639">
              <w:rPr>
                <w:sz w:val="20"/>
                <w:szCs w:val="20"/>
              </w:rPr>
              <w:t xml:space="preserve">. </w:t>
            </w:r>
            <w:r w:rsidRPr="000754F6">
              <w:rPr>
                <w:sz w:val="20"/>
                <w:szCs w:val="20"/>
                <w:lang w:val="en-US"/>
              </w:rPr>
              <w:t>Roberts</w:t>
            </w:r>
            <w:r w:rsidRPr="006D0639">
              <w:rPr>
                <w:sz w:val="20"/>
                <w:szCs w:val="20"/>
              </w:rPr>
              <w:t xml:space="preserve">, </w:t>
            </w:r>
            <w:r w:rsidRPr="000754F6">
              <w:rPr>
                <w:sz w:val="20"/>
                <w:szCs w:val="20"/>
                <w:lang w:val="en-US"/>
              </w:rPr>
              <w:t>P</w:t>
            </w:r>
            <w:r w:rsidRPr="006D0639">
              <w:rPr>
                <w:sz w:val="20"/>
                <w:szCs w:val="20"/>
              </w:rPr>
              <w:t xml:space="preserve">. </w:t>
            </w:r>
            <w:r w:rsidRPr="000754F6">
              <w:rPr>
                <w:sz w:val="20"/>
                <w:szCs w:val="20"/>
                <w:lang w:val="en-US"/>
              </w:rPr>
              <w:t>Walter</w:t>
            </w:r>
            <w:r w:rsidRPr="006D0639">
              <w:rPr>
                <w:sz w:val="20"/>
                <w:szCs w:val="20"/>
              </w:rPr>
              <w:t xml:space="preserve">. . </w:t>
            </w:r>
            <w:r w:rsidRPr="00CB2895">
              <w:rPr>
                <w:sz w:val="20"/>
                <w:szCs w:val="20"/>
                <w:lang w:val="en-US"/>
              </w:rPr>
              <w:t xml:space="preserve">Molecular Biology of the Cell. Sixth edition, </w:t>
            </w:r>
            <w:smartTag w:uri="urn:schemas-microsoft-com:office:smarttags" w:element="City">
              <w:smartTag w:uri="urn:schemas-microsoft-com:office:smarttags" w:element="place">
                <w:r w:rsidRPr="00CB2895">
                  <w:rPr>
                    <w:sz w:val="20"/>
                    <w:szCs w:val="20"/>
                    <w:lang w:val="en-US"/>
                  </w:rPr>
                  <w:t>Garland</w:t>
                </w:r>
              </w:smartTag>
            </w:smartTag>
            <w:r w:rsidRPr="00CB2895">
              <w:rPr>
                <w:sz w:val="20"/>
                <w:szCs w:val="20"/>
                <w:lang w:val="en-US"/>
              </w:rPr>
              <w:t xml:space="preserve"> science, 2015</w:t>
            </w:r>
          </w:p>
        </w:tc>
      </w:tr>
      <w:tr w:rsidR="00C96EF8" w:rsidRPr="00C97563" w:rsidTr="00CE1248">
        <w:tc>
          <w:tcPr>
            <w:tcW w:w="2205" w:type="dxa"/>
            <w:gridSpan w:val="5"/>
          </w:tcPr>
          <w:p w:rsidR="00C96EF8" w:rsidRPr="00581824" w:rsidRDefault="00C96EF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7875" w:type="dxa"/>
            <w:gridSpan w:val="17"/>
          </w:tcPr>
          <w:p w:rsidR="00C96EF8" w:rsidRPr="00CB2895" w:rsidRDefault="00C96EF8" w:rsidP="00CB2895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CB2895">
              <w:rPr>
                <w:sz w:val="20"/>
                <w:szCs w:val="20"/>
              </w:rPr>
              <w:t>4.</w:t>
            </w:r>
            <w:r w:rsidRPr="00CB2895">
              <w:rPr>
                <w:sz w:val="20"/>
                <w:szCs w:val="20"/>
              </w:rPr>
              <w:tab/>
              <w:t>Афанасьев Ю.И. и др. Гистология. М., 2000, 678с.</w:t>
            </w:r>
          </w:p>
          <w:p w:rsidR="00C96EF8" w:rsidRPr="00692E23" w:rsidRDefault="00C96EF8" w:rsidP="00CB2895">
            <w:pPr>
              <w:tabs>
                <w:tab w:val="left" w:pos="236"/>
              </w:tabs>
              <w:jc w:val="both"/>
              <w:rPr>
                <w:sz w:val="20"/>
                <w:szCs w:val="20"/>
                <w:lang w:val="de-DE"/>
              </w:rPr>
            </w:pPr>
            <w:r w:rsidRPr="00CB2895">
              <w:rPr>
                <w:sz w:val="20"/>
                <w:szCs w:val="20"/>
              </w:rPr>
              <w:t>5.</w:t>
            </w:r>
            <w:r w:rsidRPr="00CB2895">
              <w:rPr>
                <w:sz w:val="20"/>
                <w:szCs w:val="20"/>
              </w:rPr>
              <w:tab/>
              <w:t>Ченцов Ю.С. Введение в клеточную биологию. Учебник</w:t>
            </w:r>
            <w:r w:rsidRPr="00692E23">
              <w:rPr>
                <w:sz w:val="20"/>
                <w:szCs w:val="20"/>
                <w:lang w:val="de-DE"/>
              </w:rPr>
              <w:t xml:space="preserve">. </w:t>
            </w:r>
            <w:r w:rsidRPr="00CB2895">
              <w:rPr>
                <w:sz w:val="20"/>
                <w:szCs w:val="20"/>
              </w:rPr>
              <w:t>М</w:t>
            </w:r>
            <w:r w:rsidRPr="00692E23">
              <w:rPr>
                <w:sz w:val="20"/>
                <w:szCs w:val="20"/>
                <w:lang w:val="de-DE"/>
              </w:rPr>
              <w:t xml:space="preserve">., </w:t>
            </w:r>
            <w:r w:rsidRPr="00CB2895">
              <w:rPr>
                <w:sz w:val="20"/>
                <w:szCs w:val="20"/>
              </w:rPr>
              <w:t>МГУ</w:t>
            </w:r>
            <w:r w:rsidRPr="00692E23">
              <w:rPr>
                <w:sz w:val="20"/>
                <w:szCs w:val="20"/>
                <w:lang w:val="de-DE"/>
              </w:rPr>
              <w:t xml:space="preserve">, 2004. 494 </w:t>
            </w:r>
            <w:r w:rsidRPr="00CB2895">
              <w:rPr>
                <w:sz w:val="20"/>
                <w:szCs w:val="20"/>
              </w:rPr>
              <w:t>с</w:t>
            </w:r>
            <w:r w:rsidRPr="00692E23">
              <w:rPr>
                <w:sz w:val="20"/>
                <w:szCs w:val="20"/>
                <w:lang w:val="de-DE"/>
              </w:rPr>
              <w:t>.</w:t>
            </w:r>
          </w:p>
          <w:p w:rsidR="00C96EF8" w:rsidRPr="00CB2895" w:rsidRDefault="00C96EF8" w:rsidP="00CB2895">
            <w:pPr>
              <w:tabs>
                <w:tab w:val="left" w:pos="236"/>
              </w:tabs>
              <w:rPr>
                <w:sz w:val="20"/>
                <w:szCs w:val="20"/>
                <w:lang w:val="en-US"/>
              </w:rPr>
            </w:pPr>
            <w:r w:rsidRPr="00692E23">
              <w:rPr>
                <w:sz w:val="20"/>
                <w:szCs w:val="20"/>
                <w:lang w:val="de-DE"/>
              </w:rPr>
              <w:t>6.</w:t>
            </w:r>
            <w:r w:rsidRPr="00692E23">
              <w:rPr>
                <w:sz w:val="20"/>
                <w:szCs w:val="20"/>
                <w:lang w:val="de-DE"/>
              </w:rPr>
              <w:tab/>
              <w:t xml:space="preserve">H. Lodish, A. Berk, C. A. Kaiser, M. Krieger, A. Bretscher, H. Ploegh, A. Amon, M. P. Scott. </w:t>
            </w:r>
            <w:r w:rsidRPr="00CB2895">
              <w:rPr>
                <w:sz w:val="20"/>
                <w:szCs w:val="20"/>
                <w:lang w:val="en-US"/>
              </w:rPr>
              <w:t xml:space="preserve">Molecular Cell Biology. Seventh edition W. H. Freeman and Company, </w:t>
            </w:r>
            <w:smartTag w:uri="urn:schemas-microsoft-com:office:smarttags" w:element="State">
              <w:smartTag w:uri="urn:schemas-microsoft-com:office:smarttags" w:element="place">
                <w:r w:rsidRPr="00CB2895">
                  <w:rPr>
                    <w:sz w:val="20"/>
                    <w:szCs w:val="20"/>
                    <w:lang w:val="en-US"/>
                  </w:rPr>
                  <w:t>New York</w:t>
                </w:r>
              </w:smartTag>
            </w:smartTag>
            <w:r w:rsidRPr="00CB2895">
              <w:rPr>
                <w:sz w:val="20"/>
                <w:szCs w:val="20"/>
                <w:lang w:val="en-US"/>
              </w:rPr>
              <w:t>, 2012.</w:t>
            </w:r>
          </w:p>
        </w:tc>
      </w:tr>
    </w:tbl>
    <w:p w:rsidR="00C96EF8" w:rsidRPr="00CB2895" w:rsidRDefault="00C96EF8" w:rsidP="005328F3">
      <w:pPr>
        <w:rPr>
          <w:lang w:val="en-US"/>
        </w:rPr>
        <w:sectPr w:rsidR="00C96EF8" w:rsidRPr="00CB2895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C96EF8" w:rsidRDefault="00C96EF8" w:rsidP="005328F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t xml:space="preserve">8 </w:t>
      </w:r>
      <w:r>
        <w:rPr>
          <w:b/>
        </w:rPr>
        <w:t>Календарно-тематический план</w:t>
      </w:r>
    </w:p>
    <w:p w:rsidR="00C96EF8" w:rsidRPr="00170327" w:rsidRDefault="00C96EF8" w:rsidP="005328F3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1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3"/>
        <w:gridCol w:w="1005"/>
        <w:gridCol w:w="5293"/>
        <w:gridCol w:w="804"/>
        <w:gridCol w:w="6567"/>
        <w:gridCol w:w="709"/>
      </w:tblGrid>
      <w:tr w:rsidR="00C96EF8" w:rsidRPr="00C66494" w:rsidTr="005E1E94">
        <w:trPr>
          <w:cantSplit/>
          <w:trHeight w:val="181"/>
        </w:trPr>
        <w:tc>
          <w:tcPr>
            <w:tcW w:w="753" w:type="dxa"/>
          </w:tcPr>
          <w:p w:rsidR="00C96EF8" w:rsidRPr="00176621" w:rsidRDefault="00C96EF8" w:rsidP="003516AF">
            <w:pPr>
              <w:tabs>
                <w:tab w:val="left" w:pos="432"/>
              </w:tabs>
              <w:ind w:right="-108"/>
              <w:jc w:val="center"/>
            </w:pPr>
            <w:r w:rsidRPr="00176621">
              <w:t>№ нед.</w:t>
            </w:r>
          </w:p>
        </w:tc>
        <w:tc>
          <w:tcPr>
            <w:tcW w:w="1005" w:type="dxa"/>
          </w:tcPr>
          <w:p w:rsidR="00C96EF8" w:rsidRPr="00176621" w:rsidRDefault="00C96EF8" w:rsidP="00CE1248">
            <w:pPr>
              <w:jc w:val="center"/>
            </w:pPr>
            <w:r w:rsidRPr="00176621">
              <w:t>Модуль</w:t>
            </w:r>
          </w:p>
        </w:tc>
        <w:tc>
          <w:tcPr>
            <w:tcW w:w="5293" w:type="dxa"/>
            <w:vAlign w:val="center"/>
          </w:tcPr>
          <w:p w:rsidR="00C96EF8" w:rsidRPr="00176621" w:rsidRDefault="00C96EF8" w:rsidP="00CE1248">
            <w:pPr>
              <w:jc w:val="center"/>
            </w:pPr>
            <w:r w:rsidRPr="00176621">
              <w:t>Темы лекций</w:t>
            </w:r>
          </w:p>
        </w:tc>
        <w:tc>
          <w:tcPr>
            <w:tcW w:w="804" w:type="dxa"/>
            <w:vAlign w:val="center"/>
          </w:tcPr>
          <w:p w:rsidR="00C96EF8" w:rsidRPr="00176621" w:rsidRDefault="00C96EF8" w:rsidP="0019439F">
            <w:pPr>
              <w:jc w:val="center"/>
            </w:pPr>
            <w:r w:rsidRPr="00176621">
              <w:t>часы</w:t>
            </w:r>
          </w:p>
        </w:tc>
        <w:tc>
          <w:tcPr>
            <w:tcW w:w="6567" w:type="dxa"/>
            <w:vAlign w:val="center"/>
          </w:tcPr>
          <w:p w:rsidR="00C96EF8" w:rsidRPr="00176621" w:rsidRDefault="00C96EF8" w:rsidP="00CE1248">
            <w:pPr>
              <w:jc w:val="center"/>
            </w:pPr>
            <w:r w:rsidRPr="00176621"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C96EF8" w:rsidRPr="00176621" w:rsidRDefault="00C96EF8" w:rsidP="0019439F">
            <w:pPr>
              <w:jc w:val="center"/>
            </w:pPr>
            <w:r w:rsidRPr="00176621">
              <w:t>часы</w:t>
            </w:r>
          </w:p>
        </w:tc>
      </w:tr>
      <w:tr w:rsidR="00C96EF8" w:rsidRPr="00C66494" w:rsidTr="005E1E94">
        <w:trPr>
          <w:trHeight w:val="217"/>
        </w:trPr>
        <w:tc>
          <w:tcPr>
            <w:tcW w:w="753" w:type="dxa"/>
          </w:tcPr>
          <w:p w:rsidR="00C96EF8" w:rsidRPr="00176621" w:rsidRDefault="00C96EF8" w:rsidP="009369BE">
            <w:pPr>
              <w:jc w:val="center"/>
            </w:pPr>
            <w:r w:rsidRPr="00176621">
              <w:t>1</w:t>
            </w:r>
          </w:p>
        </w:tc>
        <w:tc>
          <w:tcPr>
            <w:tcW w:w="1005" w:type="dxa"/>
            <w:vMerge w:val="restart"/>
            <w:textDirection w:val="btLr"/>
            <w:vAlign w:val="center"/>
          </w:tcPr>
          <w:p w:rsidR="00C96EF8" w:rsidRPr="00176621" w:rsidRDefault="00C96EF8" w:rsidP="009369BE">
            <w:pPr>
              <w:ind w:left="113" w:right="113"/>
              <w:jc w:val="center"/>
            </w:pPr>
            <w:r w:rsidRPr="00176621">
              <w:t>Модуль 1. Биология клетки</w:t>
            </w:r>
          </w:p>
        </w:tc>
        <w:tc>
          <w:tcPr>
            <w:tcW w:w="5293" w:type="dxa"/>
          </w:tcPr>
          <w:p w:rsidR="00C96EF8" w:rsidRPr="00176621" w:rsidRDefault="00C96EF8" w:rsidP="009369BE">
            <w:r w:rsidRPr="00176621">
              <w:t>Эволюция клетки. Методы клеточной биологии</w:t>
            </w:r>
          </w:p>
        </w:tc>
        <w:tc>
          <w:tcPr>
            <w:tcW w:w="804" w:type="dxa"/>
          </w:tcPr>
          <w:p w:rsidR="00C96EF8" w:rsidRPr="00176621" w:rsidRDefault="00C96EF8" w:rsidP="009369BE">
            <w:pPr>
              <w:jc w:val="center"/>
            </w:pPr>
            <w:r w:rsidRPr="00176621">
              <w:t>1</w:t>
            </w:r>
          </w:p>
        </w:tc>
        <w:tc>
          <w:tcPr>
            <w:tcW w:w="6567" w:type="dxa"/>
          </w:tcPr>
          <w:p w:rsidR="00C96EF8" w:rsidRPr="00176621" w:rsidRDefault="00C96EF8" w:rsidP="009369BE">
            <w:r w:rsidRPr="00176621">
              <w:t>Эволюция биомолекул</w:t>
            </w:r>
          </w:p>
        </w:tc>
        <w:tc>
          <w:tcPr>
            <w:tcW w:w="709" w:type="dxa"/>
          </w:tcPr>
          <w:p w:rsidR="00C96EF8" w:rsidRPr="00176621" w:rsidRDefault="00C96EF8" w:rsidP="009369BE">
            <w:pPr>
              <w:jc w:val="center"/>
            </w:pPr>
            <w:r>
              <w:t>1</w:t>
            </w:r>
          </w:p>
        </w:tc>
      </w:tr>
      <w:tr w:rsidR="00C96EF8" w:rsidRPr="00C66494" w:rsidTr="005E1E94">
        <w:trPr>
          <w:trHeight w:val="194"/>
        </w:trPr>
        <w:tc>
          <w:tcPr>
            <w:tcW w:w="753" w:type="dxa"/>
          </w:tcPr>
          <w:p w:rsidR="00C96EF8" w:rsidRPr="00176621" w:rsidRDefault="00C96EF8" w:rsidP="009369BE">
            <w:pPr>
              <w:jc w:val="center"/>
            </w:pPr>
            <w:r w:rsidRPr="00176621">
              <w:t>2</w:t>
            </w:r>
          </w:p>
        </w:tc>
        <w:tc>
          <w:tcPr>
            <w:tcW w:w="1005" w:type="dxa"/>
            <w:vMerge/>
            <w:vAlign w:val="center"/>
          </w:tcPr>
          <w:p w:rsidR="00C96EF8" w:rsidRPr="00176621" w:rsidRDefault="00C96EF8" w:rsidP="009369BE">
            <w:pPr>
              <w:jc w:val="center"/>
            </w:pPr>
          </w:p>
        </w:tc>
        <w:tc>
          <w:tcPr>
            <w:tcW w:w="5293" w:type="dxa"/>
          </w:tcPr>
          <w:p w:rsidR="00C96EF8" w:rsidRPr="00176621" w:rsidRDefault="00C96EF8" w:rsidP="009369BE"/>
        </w:tc>
        <w:tc>
          <w:tcPr>
            <w:tcW w:w="804" w:type="dxa"/>
          </w:tcPr>
          <w:p w:rsidR="00C96EF8" w:rsidRPr="00176621" w:rsidRDefault="00C96EF8" w:rsidP="009369BE">
            <w:pPr>
              <w:jc w:val="center"/>
            </w:pPr>
          </w:p>
        </w:tc>
        <w:tc>
          <w:tcPr>
            <w:tcW w:w="6567" w:type="dxa"/>
          </w:tcPr>
          <w:p w:rsidR="00C96EF8" w:rsidRPr="00176621" w:rsidRDefault="00C96EF8" w:rsidP="009369BE">
            <w:r w:rsidRPr="00176621">
              <w:t>Культивирование клеток на питательных средах</w:t>
            </w:r>
          </w:p>
        </w:tc>
        <w:tc>
          <w:tcPr>
            <w:tcW w:w="709" w:type="dxa"/>
          </w:tcPr>
          <w:p w:rsidR="00C96EF8" w:rsidRPr="00176621" w:rsidRDefault="00C96EF8" w:rsidP="009369BE">
            <w:pPr>
              <w:jc w:val="center"/>
            </w:pPr>
            <w:r>
              <w:t>2</w:t>
            </w:r>
          </w:p>
        </w:tc>
      </w:tr>
      <w:tr w:rsidR="00C96EF8" w:rsidRPr="00C66494" w:rsidTr="005E1E94">
        <w:trPr>
          <w:trHeight w:val="217"/>
        </w:trPr>
        <w:tc>
          <w:tcPr>
            <w:tcW w:w="753" w:type="dxa"/>
          </w:tcPr>
          <w:p w:rsidR="00C96EF8" w:rsidRPr="00176621" w:rsidRDefault="00C96EF8" w:rsidP="0019439F">
            <w:pPr>
              <w:jc w:val="center"/>
            </w:pPr>
            <w:r w:rsidRPr="00176621">
              <w:t>3</w:t>
            </w:r>
          </w:p>
        </w:tc>
        <w:tc>
          <w:tcPr>
            <w:tcW w:w="1005" w:type="dxa"/>
            <w:vMerge/>
            <w:vAlign w:val="center"/>
          </w:tcPr>
          <w:p w:rsidR="00C96EF8" w:rsidRPr="00176621" w:rsidRDefault="00C96EF8" w:rsidP="0019439F">
            <w:pPr>
              <w:jc w:val="center"/>
            </w:pPr>
          </w:p>
        </w:tc>
        <w:tc>
          <w:tcPr>
            <w:tcW w:w="5293" w:type="dxa"/>
          </w:tcPr>
          <w:p w:rsidR="00C96EF8" w:rsidRPr="00176621" w:rsidRDefault="00C96EF8" w:rsidP="0019439F"/>
        </w:tc>
        <w:tc>
          <w:tcPr>
            <w:tcW w:w="804" w:type="dxa"/>
          </w:tcPr>
          <w:p w:rsidR="00C96EF8" w:rsidRPr="00176621" w:rsidRDefault="00C96EF8" w:rsidP="0019439F">
            <w:pPr>
              <w:jc w:val="center"/>
            </w:pPr>
          </w:p>
        </w:tc>
        <w:tc>
          <w:tcPr>
            <w:tcW w:w="6567" w:type="dxa"/>
          </w:tcPr>
          <w:p w:rsidR="00C96EF8" w:rsidRPr="00176621" w:rsidRDefault="00C96EF8" w:rsidP="0019439F">
            <w:r>
              <w:t>Организация и функционирование цитоскелета</w:t>
            </w:r>
          </w:p>
        </w:tc>
        <w:tc>
          <w:tcPr>
            <w:tcW w:w="709" w:type="dxa"/>
          </w:tcPr>
          <w:p w:rsidR="00C96EF8" w:rsidRPr="00176621" w:rsidRDefault="00C96EF8" w:rsidP="0019439F">
            <w:pPr>
              <w:jc w:val="center"/>
            </w:pPr>
            <w:r>
              <w:t>2</w:t>
            </w:r>
          </w:p>
        </w:tc>
      </w:tr>
      <w:tr w:rsidR="00C96EF8" w:rsidRPr="00C66494" w:rsidTr="005E1E94">
        <w:trPr>
          <w:trHeight w:val="217"/>
        </w:trPr>
        <w:tc>
          <w:tcPr>
            <w:tcW w:w="753" w:type="dxa"/>
          </w:tcPr>
          <w:p w:rsidR="00C96EF8" w:rsidRPr="00176621" w:rsidRDefault="00C96EF8" w:rsidP="005E1E94">
            <w:pPr>
              <w:jc w:val="center"/>
            </w:pPr>
            <w:r w:rsidRPr="00176621">
              <w:t>4</w:t>
            </w:r>
          </w:p>
        </w:tc>
        <w:tc>
          <w:tcPr>
            <w:tcW w:w="1005" w:type="dxa"/>
            <w:vMerge/>
            <w:vAlign w:val="center"/>
          </w:tcPr>
          <w:p w:rsidR="00C96EF8" w:rsidRPr="00176621" w:rsidRDefault="00C96EF8" w:rsidP="005E1E94">
            <w:pPr>
              <w:jc w:val="center"/>
            </w:pPr>
          </w:p>
        </w:tc>
        <w:tc>
          <w:tcPr>
            <w:tcW w:w="5293" w:type="dxa"/>
          </w:tcPr>
          <w:p w:rsidR="00C96EF8" w:rsidRPr="00176621" w:rsidRDefault="00C96EF8" w:rsidP="005E1E94">
            <w:r w:rsidRPr="00176621">
              <w:t>Взаимоде</w:t>
            </w:r>
            <w:r>
              <w:t>йствие клеток с окружающей средой</w:t>
            </w:r>
          </w:p>
        </w:tc>
        <w:tc>
          <w:tcPr>
            <w:tcW w:w="804" w:type="dxa"/>
          </w:tcPr>
          <w:p w:rsidR="00C96EF8" w:rsidRPr="00176621" w:rsidRDefault="00C96EF8" w:rsidP="005E1E94">
            <w:pPr>
              <w:jc w:val="center"/>
            </w:pPr>
            <w:r w:rsidRPr="00176621">
              <w:t>1</w:t>
            </w:r>
          </w:p>
        </w:tc>
        <w:tc>
          <w:tcPr>
            <w:tcW w:w="6567" w:type="dxa"/>
          </w:tcPr>
          <w:p w:rsidR="00C96EF8" w:rsidRPr="00176621" w:rsidRDefault="00C96EF8" w:rsidP="005E1E94">
            <w:r w:rsidRPr="00176621">
              <w:t>Организация и эволюция ядерного генома</w:t>
            </w:r>
          </w:p>
        </w:tc>
        <w:tc>
          <w:tcPr>
            <w:tcW w:w="709" w:type="dxa"/>
          </w:tcPr>
          <w:p w:rsidR="00C96EF8" w:rsidRPr="00176621" w:rsidRDefault="00C96EF8" w:rsidP="005E1E94">
            <w:pPr>
              <w:jc w:val="center"/>
            </w:pPr>
            <w:r>
              <w:t>1</w:t>
            </w:r>
          </w:p>
        </w:tc>
      </w:tr>
      <w:tr w:rsidR="00C96EF8" w:rsidRPr="00C66494" w:rsidTr="005E1E94">
        <w:trPr>
          <w:trHeight w:val="208"/>
        </w:trPr>
        <w:tc>
          <w:tcPr>
            <w:tcW w:w="753" w:type="dxa"/>
          </w:tcPr>
          <w:p w:rsidR="00C96EF8" w:rsidRPr="00176621" w:rsidRDefault="00C96EF8" w:rsidP="005E1E94">
            <w:pPr>
              <w:jc w:val="center"/>
            </w:pPr>
            <w:r w:rsidRPr="00176621">
              <w:t>5</w:t>
            </w:r>
          </w:p>
        </w:tc>
        <w:tc>
          <w:tcPr>
            <w:tcW w:w="1005" w:type="dxa"/>
            <w:vMerge/>
            <w:vAlign w:val="center"/>
          </w:tcPr>
          <w:p w:rsidR="00C96EF8" w:rsidRPr="00176621" w:rsidRDefault="00C96EF8" w:rsidP="005E1E94">
            <w:pPr>
              <w:jc w:val="center"/>
            </w:pPr>
          </w:p>
        </w:tc>
        <w:tc>
          <w:tcPr>
            <w:tcW w:w="5293" w:type="dxa"/>
          </w:tcPr>
          <w:p w:rsidR="00C96EF8" w:rsidRPr="00176621" w:rsidRDefault="00C96EF8" w:rsidP="005E1E94"/>
        </w:tc>
        <w:tc>
          <w:tcPr>
            <w:tcW w:w="804" w:type="dxa"/>
          </w:tcPr>
          <w:p w:rsidR="00C96EF8" w:rsidRPr="00176621" w:rsidRDefault="00C96EF8" w:rsidP="005E1E94">
            <w:pPr>
              <w:jc w:val="center"/>
            </w:pPr>
          </w:p>
        </w:tc>
        <w:tc>
          <w:tcPr>
            <w:tcW w:w="6567" w:type="dxa"/>
          </w:tcPr>
          <w:p w:rsidR="00C96EF8" w:rsidRPr="00176621" w:rsidRDefault="00C96EF8" w:rsidP="005E1E94">
            <w:r w:rsidRPr="00176621">
              <w:t>Экспрессия генов и ее регуляция</w:t>
            </w:r>
          </w:p>
        </w:tc>
        <w:tc>
          <w:tcPr>
            <w:tcW w:w="709" w:type="dxa"/>
          </w:tcPr>
          <w:p w:rsidR="00C96EF8" w:rsidRPr="00176621" w:rsidRDefault="00C96EF8" w:rsidP="005E1E94">
            <w:pPr>
              <w:jc w:val="center"/>
            </w:pPr>
            <w:r>
              <w:t>2</w:t>
            </w:r>
          </w:p>
        </w:tc>
      </w:tr>
      <w:tr w:rsidR="00C96EF8" w:rsidRPr="00C66494" w:rsidTr="005E1E94">
        <w:trPr>
          <w:trHeight w:val="217"/>
        </w:trPr>
        <w:tc>
          <w:tcPr>
            <w:tcW w:w="753" w:type="dxa"/>
          </w:tcPr>
          <w:p w:rsidR="00C96EF8" w:rsidRPr="00176621" w:rsidRDefault="00C96EF8" w:rsidP="00967E33">
            <w:pPr>
              <w:jc w:val="center"/>
            </w:pPr>
            <w:bookmarkStart w:id="0" w:name="_GoBack"/>
            <w:bookmarkEnd w:id="0"/>
            <w:r w:rsidRPr="00176621">
              <w:t>6</w:t>
            </w:r>
          </w:p>
        </w:tc>
        <w:tc>
          <w:tcPr>
            <w:tcW w:w="1005" w:type="dxa"/>
            <w:vMerge/>
            <w:vAlign w:val="center"/>
          </w:tcPr>
          <w:p w:rsidR="00C96EF8" w:rsidRPr="00176621" w:rsidRDefault="00C96EF8" w:rsidP="00967E33">
            <w:pPr>
              <w:jc w:val="center"/>
            </w:pPr>
          </w:p>
        </w:tc>
        <w:tc>
          <w:tcPr>
            <w:tcW w:w="5293" w:type="dxa"/>
          </w:tcPr>
          <w:p w:rsidR="00C96EF8" w:rsidRPr="00176621" w:rsidRDefault="00C96EF8" w:rsidP="00967E33"/>
        </w:tc>
        <w:tc>
          <w:tcPr>
            <w:tcW w:w="804" w:type="dxa"/>
          </w:tcPr>
          <w:p w:rsidR="00C96EF8" w:rsidRPr="00176621" w:rsidRDefault="00C96EF8" w:rsidP="00967E33">
            <w:pPr>
              <w:jc w:val="center"/>
            </w:pPr>
          </w:p>
        </w:tc>
        <w:tc>
          <w:tcPr>
            <w:tcW w:w="6567" w:type="dxa"/>
          </w:tcPr>
          <w:p w:rsidR="00C96EF8" w:rsidRPr="00667B37" w:rsidRDefault="00C96EF8" w:rsidP="00967E33">
            <w:r w:rsidRPr="00667B37">
              <w:t>Рецепторные функции плазмолеммы. Лектины, кэппинг и чистка клеточной поверхности.</w:t>
            </w:r>
          </w:p>
        </w:tc>
        <w:tc>
          <w:tcPr>
            <w:tcW w:w="709" w:type="dxa"/>
          </w:tcPr>
          <w:p w:rsidR="00C96EF8" w:rsidRPr="00176621" w:rsidRDefault="00C96EF8" w:rsidP="00967E33">
            <w:pPr>
              <w:jc w:val="center"/>
            </w:pPr>
            <w:r>
              <w:t>2</w:t>
            </w:r>
          </w:p>
        </w:tc>
      </w:tr>
      <w:tr w:rsidR="00C96EF8" w:rsidRPr="00C66494" w:rsidTr="005E1E94">
        <w:trPr>
          <w:trHeight w:val="256"/>
        </w:trPr>
        <w:tc>
          <w:tcPr>
            <w:tcW w:w="753" w:type="dxa"/>
          </w:tcPr>
          <w:p w:rsidR="00C96EF8" w:rsidRPr="00176621" w:rsidRDefault="00C96EF8" w:rsidP="00967E33">
            <w:pPr>
              <w:jc w:val="center"/>
            </w:pPr>
            <w:r w:rsidRPr="00176621">
              <w:t>7</w:t>
            </w:r>
          </w:p>
        </w:tc>
        <w:tc>
          <w:tcPr>
            <w:tcW w:w="1005" w:type="dxa"/>
            <w:vMerge w:val="restart"/>
            <w:textDirection w:val="btLr"/>
            <w:vAlign w:val="center"/>
          </w:tcPr>
          <w:p w:rsidR="00C96EF8" w:rsidRPr="00176621" w:rsidRDefault="00C96EF8" w:rsidP="00967E33">
            <w:pPr>
              <w:ind w:left="113" w:right="113"/>
              <w:jc w:val="center"/>
            </w:pPr>
            <w:r w:rsidRPr="00176621">
              <w:t>Модуль 2. Молекулярная биология клетки</w:t>
            </w:r>
          </w:p>
        </w:tc>
        <w:tc>
          <w:tcPr>
            <w:tcW w:w="5293" w:type="dxa"/>
          </w:tcPr>
          <w:p w:rsidR="00C96EF8" w:rsidRPr="00176621" w:rsidRDefault="00C96EF8" w:rsidP="00967E33">
            <w:r w:rsidRPr="00176621">
              <w:t>Механизмы регуляции деления клеток</w:t>
            </w:r>
          </w:p>
        </w:tc>
        <w:tc>
          <w:tcPr>
            <w:tcW w:w="804" w:type="dxa"/>
          </w:tcPr>
          <w:p w:rsidR="00C96EF8" w:rsidRPr="00176621" w:rsidRDefault="00C96EF8" w:rsidP="00967E33">
            <w:pPr>
              <w:jc w:val="center"/>
            </w:pPr>
            <w:r w:rsidRPr="00176621">
              <w:t>1</w:t>
            </w:r>
          </w:p>
        </w:tc>
        <w:tc>
          <w:tcPr>
            <w:tcW w:w="6567" w:type="dxa"/>
          </w:tcPr>
          <w:p w:rsidR="00C96EF8" w:rsidRPr="00667B37" w:rsidRDefault="00C96EF8" w:rsidP="00967E33">
            <w:r w:rsidRPr="00667B37">
              <w:t>Типы лизосом и их функциональное значение. Фагоцитоз. Лизосомные патологии.</w:t>
            </w:r>
          </w:p>
        </w:tc>
        <w:tc>
          <w:tcPr>
            <w:tcW w:w="709" w:type="dxa"/>
          </w:tcPr>
          <w:p w:rsidR="00C96EF8" w:rsidRPr="00176621" w:rsidRDefault="00C96EF8" w:rsidP="00967E33">
            <w:pPr>
              <w:jc w:val="center"/>
            </w:pPr>
            <w:r>
              <w:t>1</w:t>
            </w:r>
          </w:p>
        </w:tc>
      </w:tr>
      <w:tr w:rsidR="00C96EF8" w:rsidRPr="00C66494" w:rsidTr="005E1E94">
        <w:trPr>
          <w:trHeight w:val="217"/>
        </w:trPr>
        <w:tc>
          <w:tcPr>
            <w:tcW w:w="753" w:type="dxa"/>
          </w:tcPr>
          <w:p w:rsidR="00C96EF8" w:rsidRPr="00176621" w:rsidRDefault="00C96EF8" w:rsidP="00967E33">
            <w:pPr>
              <w:jc w:val="center"/>
            </w:pPr>
            <w:r w:rsidRPr="00176621">
              <w:t>8</w:t>
            </w:r>
          </w:p>
        </w:tc>
        <w:tc>
          <w:tcPr>
            <w:tcW w:w="1005" w:type="dxa"/>
            <w:vMerge/>
          </w:tcPr>
          <w:p w:rsidR="00C96EF8" w:rsidRPr="00176621" w:rsidRDefault="00C96EF8" w:rsidP="00967E33"/>
        </w:tc>
        <w:tc>
          <w:tcPr>
            <w:tcW w:w="5293" w:type="dxa"/>
          </w:tcPr>
          <w:p w:rsidR="00C96EF8" w:rsidRPr="00176621" w:rsidRDefault="00C96EF8" w:rsidP="00967E33"/>
        </w:tc>
        <w:tc>
          <w:tcPr>
            <w:tcW w:w="804" w:type="dxa"/>
          </w:tcPr>
          <w:p w:rsidR="00C96EF8" w:rsidRPr="00176621" w:rsidRDefault="00C96EF8" w:rsidP="00967E33">
            <w:pPr>
              <w:jc w:val="center"/>
            </w:pPr>
          </w:p>
        </w:tc>
        <w:tc>
          <w:tcPr>
            <w:tcW w:w="6567" w:type="dxa"/>
          </w:tcPr>
          <w:p w:rsidR="00C96EF8" w:rsidRPr="00667B37" w:rsidRDefault="00C96EF8" w:rsidP="00967E33">
            <w:r w:rsidRPr="00667B37">
              <w:t>Строение и функции митохондрий, симбиотическая теория происхождения. Митохондриальный ретикулум.</w:t>
            </w:r>
          </w:p>
        </w:tc>
        <w:tc>
          <w:tcPr>
            <w:tcW w:w="709" w:type="dxa"/>
          </w:tcPr>
          <w:p w:rsidR="00C96EF8" w:rsidRPr="00176621" w:rsidRDefault="00C96EF8" w:rsidP="00967E33">
            <w:pPr>
              <w:jc w:val="center"/>
            </w:pPr>
            <w:r>
              <w:t>2</w:t>
            </w:r>
          </w:p>
        </w:tc>
      </w:tr>
      <w:tr w:rsidR="00C96EF8" w:rsidRPr="00C66494" w:rsidTr="005E1E94">
        <w:trPr>
          <w:trHeight w:val="419"/>
        </w:trPr>
        <w:tc>
          <w:tcPr>
            <w:tcW w:w="753" w:type="dxa"/>
          </w:tcPr>
          <w:p w:rsidR="00C96EF8" w:rsidRPr="00176621" w:rsidRDefault="00C96EF8" w:rsidP="00967E33">
            <w:pPr>
              <w:jc w:val="center"/>
            </w:pPr>
            <w:r w:rsidRPr="00176621">
              <w:t>9</w:t>
            </w:r>
          </w:p>
        </w:tc>
        <w:tc>
          <w:tcPr>
            <w:tcW w:w="1005" w:type="dxa"/>
            <w:vMerge/>
          </w:tcPr>
          <w:p w:rsidR="00C96EF8" w:rsidRPr="00176621" w:rsidRDefault="00C96EF8" w:rsidP="00967E33"/>
        </w:tc>
        <w:tc>
          <w:tcPr>
            <w:tcW w:w="5293" w:type="dxa"/>
          </w:tcPr>
          <w:p w:rsidR="00C96EF8" w:rsidRPr="00176621" w:rsidRDefault="00C96EF8" w:rsidP="00967E33"/>
        </w:tc>
        <w:tc>
          <w:tcPr>
            <w:tcW w:w="804" w:type="dxa"/>
          </w:tcPr>
          <w:p w:rsidR="00C96EF8" w:rsidRPr="00176621" w:rsidRDefault="00C96EF8" w:rsidP="00967E33">
            <w:pPr>
              <w:jc w:val="center"/>
            </w:pPr>
          </w:p>
        </w:tc>
        <w:tc>
          <w:tcPr>
            <w:tcW w:w="6567" w:type="dxa"/>
          </w:tcPr>
          <w:p w:rsidR="00C96EF8" w:rsidRPr="00667B37" w:rsidRDefault="00C96EF8" w:rsidP="00967E33">
            <w:r w:rsidRPr="00667B37">
              <w:t>Строение и функция пластид, фотосинтез. Взаимопревращения пластид. Онтогенез.</w:t>
            </w:r>
          </w:p>
        </w:tc>
        <w:tc>
          <w:tcPr>
            <w:tcW w:w="709" w:type="dxa"/>
          </w:tcPr>
          <w:p w:rsidR="00C96EF8" w:rsidRPr="00176621" w:rsidRDefault="00C96EF8" w:rsidP="00967E33">
            <w:pPr>
              <w:jc w:val="center"/>
            </w:pPr>
            <w:r>
              <w:t>2</w:t>
            </w:r>
          </w:p>
        </w:tc>
      </w:tr>
      <w:tr w:rsidR="00C96EF8" w:rsidRPr="00C66494" w:rsidTr="005E1E94">
        <w:trPr>
          <w:trHeight w:val="217"/>
        </w:trPr>
        <w:tc>
          <w:tcPr>
            <w:tcW w:w="753" w:type="dxa"/>
          </w:tcPr>
          <w:p w:rsidR="00C96EF8" w:rsidRPr="00176621" w:rsidRDefault="00C96EF8" w:rsidP="00967E33">
            <w:pPr>
              <w:jc w:val="center"/>
            </w:pPr>
            <w:r w:rsidRPr="00176621">
              <w:t>10</w:t>
            </w:r>
          </w:p>
        </w:tc>
        <w:tc>
          <w:tcPr>
            <w:tcW w:w="1005" w:type="dxa"/>
            <w:vMerge/>
          </w:tcPr>
          <w:p w:rsidR="00C96EF8" w:rsidRPr="00176621" w:rsidRDefault="00C96EF8" w:rsidP="00967E33"/>
        </w:tc>
        <w:tc>
          <w:tcPr>
            <w:tcW w:w="5293" w:type="dxa"/>
          </w:tcPr>
          <w:p w:rsidR="00C96EF8" w:rsidRPr="00176621" w:rsidRDefault="00C96EF8" w:rsidP="00967E33">
            <w:r w:rsidRPr="00176621">
              <w:t>Механизмы межклеточной коммуникации</w:t>
            </w:r>
          </w:p>
        </w:tc>
        <w:tc>
          <w:tcPr>
            <w:tcW w:w="804" w:type="dxa"/>
          </w:tcPr>
          <w:p w:rsidR="00C96EF8" w:rsidRPr="00176621" w:rsidRDefault="00C96EF8" w:rsidP="00967E33">
            <w:pPr>
              <w:jc w:val="center"/>
            </w:pPr>
            <w:r w:rsidRPr="00176621">
              <w:t>1</w:t>
            </w:r>
          </w:p>
        </w:tc>
        <w:tc>
          <w:tcPr>
            <w:tcW w:w="6567" w:type="dxa"/>
          </w:tcPr>
          <w:p w:rsidR="00C96EF8" w:rsidRPr="00667B37" w:rsidRDefault="00C96EF8" w:rsidP="00967E33">
            <w:r w:rsidRPr="00667B37">
              <w:t>Динеины и кинезины - моторные белки. Ахроматиное веретено деления и расхождение хромосом при митозе.</w:t>
            </w:r>
          </w:p>
        </w:tc>
        <w:tc>
          <w:tcPr>
            <w:tcW w:w="709" w:type="dxa"/>
          </w:tcPr>
          <w:p w:rsidR="00C96EF8" w:rsidRPr="00176621" w:rsidRDefault="00C96EF8" w:rsidP="00967E33">
            <w:pPr>
              <w:jc w:val="center"/>
            </w:pPr>
            <w:r>
              <w:t>1</w:t>
            </w:r>
          </w:p>
        </w:tc>
      </w:tr>
      <w:tr w:rsidR="00C96EF8" w:rsidRPr="00C66494" w:rsidTr="005E1E94">
        <w:trPr>
          <w:trHeight w:val="217"/>
        </w:trPr>
        <w:tc>
          <w:tcPr>
            <w:tcW w:w="753" w:type="dxa"/>
          </w:tcPr>
          <w:p w:rsidR="00C96EF8" w:rsidRPr="00176621" w:rsidRDefault="00C96EF8" w:rsidP="00967E33">
            <w:pPr>
              <w:jc w:val="center"/>
            </w:pPr>
            <w:r w:rsidRPr="00176621">
              <w:t>11</w:t>
            </w:r>
          </w:p>
        </w:tc>
        <w:tc>
          <w:tcPr>
            <w:tcW w:w="1005" w:type="dxa"/>
            <w:vMerge/>
          </w:tcPr>
          <w:p w:rsidR="00C96EF8" w:rsidRPr="00176621" w:rsidRDefault="00C96EF8" w:rsidP="00967E33"/>
        </w:tc>
        <w:tc>
          <w:tcPr>
            <w:tcW w:w="5293" w:type="dxa"/>
          </w:tcPr>
          <w:p w:rsidR="00C96EF8" w:rsidRPr="00176621" w:rsidRDefault="00C96EF8" w:rsidP="00967E33"/>
        </w:tc>
        <w:tc>
          <w:tcPr>
            <w:tcW w:w="804" w:type="dxa"/>
          </w:tcPr>
          <w:p w:rsidR="00C96EF8" w:rsidRPr="00176621" w:rsidRDefault="00C96EF8" w:rsidP="00967E33">
            <w:pPr>
              <w:jc w:val="center"/>
            </w:pPr>
          </w:p>
        </w:tc>
        <w:tc>
          <w:tcPr>
            <w:tcW w:w="6567" w:type="dxa"/>
          </w:tcPr>
          <w:p w:rsidR="00C96EF8" w:rsidRPr="00667B37" w:rsidRDefault="00C96EF8" w:rsidP="00967E33">
            <w:r w:rsidRPr="00667B37">
              <w:t>Центросомы и центриоли. Базальные тельца.</w:t>
            </w:r>
          </w:p>
        </w:tc>
        <w:tc>
          <w:tcPr>
            <w:tcW w:w="709" w:type="dxa"/>
          </w:tcPr>
          <w:p w:rsidR="00C96EF8" w:rsidRPr="00176621" w:rsidRDefault="00C96EF8" w:rsidP="00967E33">
            <w:pPr>
              <w:jc w:val="center"/>
            </w:pPr>
            <w:r>
              <w:t>2</w:t>
            </w:r>
          </w:p>
        </w:tc>
      </w:tr>
      <w:tr w:rsidR="00C96EF8" w:rsidRPr="00C66494" w:rsidTr="005E1E94">
        <w:trPr>
          <w:trHeight w:val="217"/>
        </w:trPr>
        <w:tc>
          <w:tcPr>
            <w:tcW w:w="753" w:type="dxa"/>
          </w:tcPr>
          <w:p w:rsidR="00C96EF8" w:rsidRPr="00176621" w:rsidRDefault="00C96EF8" w:rsidP="00967E33">
            <w:pPr>
              <w:jc w:val="center"/>
            </w:pPr>
            <w:r w:rsidRPr="00176621">
              <w:t>12</w:t>
            </w:r>
          </w:p>
        </w:tc>
        <w:tc>
          <w:tcPr>
            <w:tcW w:w="1005" w:type="dxa"/>
            <w:vMerge/>
          </w:tcPr>
          <w:p w:rsidR="00C96EF8" w:rsidRPr="00176621" w:rsidRDefault="00C96EF8" w:rsidP="00967E33"/>
        </w:tc>
        <w:tc>
          <w:tcPr>
            <w:tcW w:w="5293" w:type="dxa"/>
          </w:tcPr>
          <w:p w:rsidR="00C96EF8" w:rsidRPr="00176621" w:rsidRDefault="00C96EF8" w:rsidP="00967E33"/>
        </w:tc>
        <w:tc>
          <w:tcPr>
            <w:tcW w:w="804" w:type="dxa"/>
          </w:tcPr>
          <w:p w:rsidR="00C96EF8" w:rsidRPr="00176621" w:rsidRDefault="00C96EF8" w:rsidP="00967E33">
            <w:pPr>
              <w:jc w:val="center"/>
            </w:pPr>
          </w:p>
        </w:tc>
        <w:tc>
          <w:tcPr>
            <w:tcW w:w="6567" w:type="dxa"/>
          </w:tcPr>
          <w:p w:rsidR="00C96EF8" w:rsidRPr="00667B37" w:rsidRDefault="00C96EF8" w:rsidP="00967E33">
            <w:r w:rsidRPr="00667B37">
              <w:t>Ядро клетки и ядерная оболочка. Кариоплазма. Химический состав и организация хроматина. Эу- и гетерохроматин. Кариотип.</w:t>
            </w:r>
          </w:p>
        </w:tc>
        <w:tc>
          <w:tcPr>
            <w:tcW w:w="709" w:type="dxa"/>
          </w:tcPr>
          <w:p w:rsidR="00C96EF8" w:rsidRPr="00176621" w:rsidRDefault="00C96EF8" w:rsidP="00967E33">
            <w:pPr>
              <w:jc w:val="center"/>
            </w:pPr>
            <w:r>
              <w:t>2</w:t>
            </w:r>
          </w:p>
        </w:tc>
      </w:tr>
      <w:tr w:rsidR="00C96EF8" w:rsidRPr="00C66494" w:rsidTr="005E1E94">
        <w:trPr>
          <w:trHeight w:val="217"/>
        </w:trPr>
        <w:tc>
          <w:tcPr>
            <w:tcW w:w="753" w:type="dxa"/>
          </w:tcPr>
          <w:p w:rsidR="00C96EF8" w:rsidRPr="00176621" w:rsidRDefault="00C96EF8" w:rsidP="00967E33">
            <w:pPr>
              <w:jc w:val="center"/>
            </w:pPr>
            <w:r w:rsidRPr="00176621">
              <w:t>13</w:t>
            </w:r>
          </w:p>
        </w:tc>
        <w:tc>
          <w:tcPr>
            <w:tcW w:w="1005" w:type="dxa"/>
            <w:vMerge/>
          </w:tcPr>
          <w:p w:rsidR="00C96EF8" w:rsidRPr="00176621" w:rsidRDefault="00C96EF8" w:rsidP="00967E33"/>
        </w:tc>
        <w:tc>
          <w:tcPr>
            <w:tcW w:w="5293" w:type="dxa"/>
          </w:tcPr>
          <w:p w:rsidR="00C96EF8" w:rsidRPr="00176621" w:rsidRDefault="00C96EF8" w:rsidP="00967E33">
            <w:r w:rsidRPr="00176621">
              <w:t>Канцерогенез и клеточная биология</w:t>
            </w:r>
          </w:p>
        </w:tc>
        <w:tc>
          <w:tcPr>
            <w:tcW w:w="804" w:type="dxa"/>
          </w:tcPr>
          <w:p w:rsidR="00C96EF8" w:rsidRPr="00176621" w:rsidRDefault="00C96EF8" w:rsidP="00967E33">
            <w:pPr>
              <w:jc w:val="center"/>
            </w:pPr>
            <w:r w:rsidRPr="00176621">
              <w:t>1</w:t>
            </w:r>
          </w:p>
        </w:tc>
        <w:tc>
          <w:tcPr>
            <w:tcW w:w="6567" w:type="dxa"/>
          </w:tcPr>
          <w:p w:rsidR="00C96EF8" w:rsidRPr="00667B37" w:rsidRDefault="00C96EF8" w:rsidP="00967E33">
            <w:r w:rsidRPr="00667B37">
              <w:t>Мейоз, стадии мейоза. Биологическое значение.</w:t>
            </w:r>
          </w:p>
        </w:tc>
        <w:tc>
          <w:tcPr>
            <w:tcW w:w="709" w:type="dxa"/>
          </w:tcPr>
          <w:p w:rsidR="00C96EF8" w:rsidRPr="00176621" w:rsidRDefault="00C96EF8" w:rsidP="00967E33">
            <w:pPr>
              <w:jc w:val="center"/>
            </w:pPr>
            <w:r>
              <w:t>1</w:t>
            </w:r>
          </w:p>
        </w:tc>
      </w:tr>
      <w:tr w:rsidR="00C96EF8" w:rsidRPr="00C66494" w:rsidTr="005E1E94">
        <w:trPr>
          <w:trHeight w:val="405"/>
        </w:trPr>
        <w:tc>
          <w:tcPr>
            <w:tcW w:w="753" w:type="dxa"/>
          </w:tcPr>
          <w:p w:rsidR="00C96EF8" w:rsidRPr="00176621" w:rsidRDefault="00C96EF8" w:rsidP="00967E33">
            <w:pPr>
              <w:jc w:val="center"/>
            </w:pPr>
            <w:r w:rsidRPr="00176621">
              <w:t>14</w:t>
            </w:r>
          </w:p>
        </w:tc>
        <w:tc>
          <w:tcPr>
            <w:tcW w:w="1005" w:type="dxa"/>
            <w:vMerge/>
          </w:tcPr>
          <w:p w:rsidR="00C96EF8" w:rsidRPr="00176621" w:rsidRDefault="00C96EF8" w:rsidP="00967E33"/>
        </w:tc>
        <w:tc>
          <w:tcPr>
            <w:tcW w:w="5293" w:type="dxa"/>
          </w:tcPr>
          <w:p w:rsidR="00C96EF8" w:rsidRPr="00176621" w:rsidRDefault="00C96EF8" w:rsidP="00967E33"/>
        </w:tc>
        <w:tc>
          <w:tcPr>
            <w:tcW w:w="804" w:type="dxa"/>
          </w:tcPr>
          <w:p w:rsidR="00C96EF8" w:rsidRPr="00176621" w:rsidRDefault="00C96EF8" w:rsidP="00967E33">
            <w:pPr>
              <w:jc w:val="center"/>
            </w:pPr>
          </w:p>
        </w:tc>
        <w:tc>
          <w:tcPr>
            <w:tcW w:w="6567" w:type="dxa"/>
          </w:tcPr>
          <w:p w:rsidR="00C96EF8" w:rsidRPr="00667B37" w:rsidRDefault="00C96EF8" w:rsidP="00967E33">
            <w:r w:rsidRPr="00667B37">
              <w:t>Дифференциация клеток. Эмбриональная детерминация. Опухолевая трансформация. Теория паранекроза.</w:t>
            </w:r>
          </w:p>
        </w:tc>
        <w:tc>
          <w:tcPr>
            <w:tcW w:w="709" w:type="dxa"/>
          </w:tcPr>
          <w:p w:rsidR="00C96EF8" w:rsidRPr="00176621" w:rsidRDefault="00C96EF8" w:rsidP="00967E33">
            <w:pPr>
              <w:jc w:val="center"/>
            </w:pPr>
            <w:r>
              <w:t>2</w:t>
            </w:r>
          </w:p>
        </w:tc>
      </w:tr>
      <w:tr w:rsidR="00C96EF8" w:rsidRPr="00C66494" w:rsidTr="005E1E94">
        <w:trPr>
          <w:trHeight w:val="217"/>
        </w:trPr>
        <w:tc>
          <w:tcPr>
            <w:tcW w:w="753" w:type="dxa"/>
          </w:tcPr>
          <w:p w:rsidR="00C96EF8" w:rsidRPr="00176621" w:rsidRDefault="00C96EF8" w:rsidP="00967E33">
            <w:pPr>
              <w:jc w:val="center"/>
            </w:pPr>
            <w:r w:rsidRPr="00176621">
              <w:t>15</w:t>
            </w:r>
          </w:p>
        </w:tc>
        <w:tc>
          <w:tcPr>
            <w:tcW w:w="1005" w:type="dxa"/>
            <w:vMerge/>
          </w:tcPr>
          <w:p w:rsidR="00C96EF8" w:rsidRPr="00176621" w:rsidRDefault="00C96EF8" w:rsidP="00967E33"/>
        </w:tc>
        <w:tc>
          <w:tcPr>
            <w:tcW w:w="5293" w:type="dxa"/>
          </w:tcPr>
          <w:p w:rsidR="00C96EF8" w:rsidRPr="00176621" w:rsidRDefault="00C96EF8" w:rsidP="00967E33"/>
        </w:tc>
        <w:tc>
          <w:tcPr>
            <w:tcW w:w="804" w:type="dxa"/>
          </w:tcPr>
          <w:p w:rsidR="00C96EF8" w:rsidRPr="00176621" w:rsidRDefault="00C96EF8" w:rsidP="00967E33">
            <w:pPr>
              <w:jc w:val="center"/>
            </w:pPr>
          </w:p>
        </w:tc>
        <w:tc>
          <w:tcPr>
            <w:tcW w:w="6567" w:type="dxa"/>
          </w:tcPr>
          <w:p w:rsidR="00C96EF8" w:rsidRDefault="00C96EF8" w:rsidP="00967E33">
            <w:r w:rsidRPr="00667B37">
              <w:t>Различные виды клеточной смерти: апоптоз и некроз.</w:t>
            </w:r>
          </w:p>
        </w:tc>
        <w:tc>
          <w:tcPr>
            <w:tcW w:w="709" w:type="dxa"/>
          </w:tcPr>
          <w:p w:rsidR="00C96EF8" w:rsidRPr="00176621" w:rsidRDefault="00C96EF8" w:rsidP="00967E33">
            <w:pPr>
              <w:jc w:val="center"/>
            </w:pPr>
            <w:r>
              <w:t>2</w:t>
            </w:r>
          </w:p>
        </w:tc>
      </w:tr>
      <w:tr w:rsidR="00C96EF8" w:rsidRPr="00C66494" w:rsidTr="005E1E94">
        <w:trPr>
          <w:trHeight w:val="217"/>
        </w:trPr>
        <w:tc>
          <w:tcPr>
            <w:tcW w:w="753" w:type="dxa"/>
          </w:tcPr>
          <w:p w:rsidR="00C96EF8" w:rsidRPr="00176621" w:rsidRDefault="00C96EF8" w:rsidP="0059319B">
            <w:pPr>
              <w:jc w:val="center"/>
              <w:rPr>
                <w:b/>
              </w:rPr>
            </w:pPr>
          </w:p>
        </w:tc>
        <w:tc>
          <w:tcPr>
            <w:tcW w:w="1005" w:type="dxa"/>
          </w:tcPr>
          <w:p w:rsidR="00C96EF8" w:rsidRPr="00176621" w:rsidRDefault="00C96EF8" w:rsidP="0059319B">
            <w:pPr>
              <w:rPr>
                <w:b/>
              </w:rPr>
            </w:pPr>
          </w:p>
        </w:tc>
        <w:tc>
          <w:tcPr>
            <w:tcW w:w="5293" w:type="dxa"/>
          </w:tcPr>
          <w:p w:rsidR="00C96EF8" w:rsidRPr="00176621" w:rsidRDefault="00C96EF8" w:rsidP="0059319B">
            <w:pPr>
              <w:rPr>
                <w:b/>
              </w:rPr>
            </w:pPr>
            <w:r w:rsidRPr="00176621">
              <w:rPr>
                <w:b/>
              </w:rPr>
              <w:t>Итого часов</w:t>
            </w:r>
          </w:p>
        </w:tc>
        <w:tc>
          <w:tcPr>
            <w:tcW w:w="804" w:type="dxa"/>
          </w:tcPr>
          <w:p w:rsidR="00C96EF8" w:rsidRPr="00176621" w:rsidRDefault="00C96EF8" w:rsidP="0019439F">
            <w:pPr>
              <w:jc w:val="center"/>
              <w:rPr>
                <w:b/>
              </w:rPr>
            </w:pPr>
            <w:r w:rsidRPr="00176621">
              <w:rPr>
                <w:b/>
              </w:rPr>
              <w:t>5</w:t>
            </w:r>
          </w:p>
        </w:tc>
        <w:tc>
          <w:tcPr>
            <w:tcW w:w="6567" w:type="dxa"/>
          </w:tcPr>
          <w:p w:rsidR="00C96EF8" w:rsidRPr="00176621" w:rsidRDefault="00C96EF8" w:rsidP="0059319B">
            <w:pPr>
              <w:rPr>
                <w:b/>
              </w:rPr>
            </w:pPr>
          </w:p>
        </w:tc>
        <w:tc>
          <w:tcPr>
            <w:tcW w:w="709" w:type="dxa"/>
          </w:tcPr>
          <w:p w:rsidR="00C96EF8" w:rsidRPr="00176621" w:rsidRDefault="00C96EF8" w:rsidP="0019439F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</w:tbl>
    <w:p w:rsidR="00C96EF8" w:rsidRPr="00A14B52" w:rsidRDefault="00C96EF8" w:rsidP="00CE1248">
      <w:pPr>
        <w:tabs>
          <w:tab w:val="left" w:pos="993"/>
        </w:tabs>
        <w:ind w:firstLine="540"/>
        <w:jc w:val="center"/>
        <w:rPr>
          <w:b/>
        </w:rPr>
      </w:pPr>
      <w:r>
        <w:rPr>
          <w:b/>
        </w:rPr>
        <w:br w:type="page"/>
      </w:r>
      <w:r w:rsidRPr="00A14B52">
        <w:rPr>
          <w:b/>
        </w:rPr>
        <w:t>9 График выполнения и сдачи заданий по дисциплине</w:t>
      </w:r>
    </w:p>
    <w:p w:rsidR="00C96EF8" w:rsidRDefault="00C96EF8" w:rsidP="005328F3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C96EF8" w:rsidRPr="00484079" w:rsidTr="00DC30A2">
        <w:trPr>
          <w:cantSplit/>
          <w:trHeight w:val="119"/>
        </w:trPr>
        <w:tc>
          <w:tcPr>
            <w:tcW w:w="678" w:type="dxa"/>
            <w:vMerge w:val="restart"/>
            <w:textDirection w:val="btLr"/>
            <w:vAlign w:val="center"/>
          </w:tcPr>
          <w:p w:rsidR="00C96EF8" w:rsidRPr="00484079" w:rsidRDefault="00C96EF8" w:rsidP="00341D8B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vAlign w:val="center"/>
          </w:tcPr>
          <w:p w:rsidR="00C96EF8" w:rsidRPr="00484079" w:rsidRDefault="00C96EF8" w:rsidP="00341D8B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extDirection w:val="btLr"/>
            <w:vAlign w:val="center"/>
          </w:tcPr>
          <w:p w:rsidR="00C96EF8" w:rsidRPr="00484079" w:rsidRDefault="00C96EF8" w:rsidP="00341D8B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vAlign w:val="center"/>
          </w:tcPr>
          <w:p w:rsidR="00C96EF8" w:rsidRPr="00484079" w:rsidRDefault="00C96EF8" w:rsidP="00341D8B">
            <w:pPr>
              <w:jc w:val="center"/>
            </w:pPr>
            <w:r w:rsidRPr="00484079">
              <w:t>Недели</w:t>
            </w:r>
          </w:p>
        </w:tc>
      </w:tr>
      <w:tr w:rsidR="00C96EF8" w:rsidRPr="00484079" w:rsidTr="003D7F3E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vAlign w:val="center"/>
          </w:tcPr>
          <w:p w:rsidR="00C96EF8" w:rsidRPr="00484079" w:rsidRDefault="00C96EF8" w:rsidP="00341D8B"/>
        </w:tc>
        <w:tc>
          <w:tcPr>
            <w:tcW w:w="2849" w:type="dxa"/>
            <w:vMerge/>
            <w:vAlign w:val="center"/>
          </w:tcPr>
          <w:p w:rsidR="00C96EF8" w:rsidRPr="00484079" w:rsidRDefault="00C96EF8" w:rsidP="00341D8B"/>
        </w:tc>
        <w:tc>
          <w:tcPr>
            <w:tcW w:w="765" w:type="dxa"/>
            <w:vMerge/>
            <w:vAlign w:val="center"/>
          </w:tcPr>
          <w:p w:rsidR="00C96EF8" w:rsidRPr="00484079" w:rsidRDefault="00C96EF8" w:rsidP="00341D8B"/>
        </w:tc>
        <w:tc>
          <w:tcPr>
            <w:tcW w:w="801" w:type="dxa"/>
            <w:vAlign w:val="center"/>
          </w:tcPr>
          <w:p w:rsidR="00C96EF8" w:rsidRPr="00484079" w:rsidRDefault="00C96EF8" w:rsidP="00341D8B">
            <w:r w:rsidRPr="00484079">
              <w:t>1</w:t>
            </w:r>
          </w:p>
        </w:tc>
        <w:tc>
          <w:tcPr>
            <w:tcW w:w="711" w:type="dxa"/>
            <w:vAlign w:val="center"/>
          </w:tcPr>
          <w:p w:rsidR="00C96EF8" w:rsidRPr="00484079" w:rsidRDefault="00C96EF8" w:rsidP="00341D8B">
            <w:pPr>
              <w:jc w:val="center"/>
            </w:pPr>
            <w:r w:rsidRPr="00484079">
              <w:t>2</w:t>
            </w:r>
          </w:p>
        </w:tc>
        <w:tc>
          <w:tcPr>
            <w:tcW w:w="712" w:type="dxa"/>
            <w:shd w:val="clear" w:color="auto" w:fill="FFFFFF"/>
            <w:vAlign w:val="center"/>
          </w:tcPr>
          <w:p w:rsidR="00C96EF8" w:rsidRPr="00484079" w:rsidRDefault="00C96EF8" w:rsidP="00341D8B">
            <w:pPr>
              <w:jc w:val="center"/>
            </w:pPr>
            <w:r w:rsidRPr="00484079">
              <w:t>3</w:t>
            </w:r>
          </w:p>
        </w:tc>
        <w:tc>
          <w:tcPr>
            <w:tcW w:w="712" w:type="dxa"/>
            <w:vAlign w:val="center"/>
          </w:tcPr>
          <w:p w:rsidR="00C96EF8" w:rsidRPr="00484079" w:rsidRDefault="00C96EF8" w:rsidP="00341D8B">
            <w:pPr>
              <w:jc w:val="center"/>
            </w:pPr>
            <w:r w:rsidRPr="00484079">
              <w:t>4</w:t>
            </w:r>
          </w:p>
        </w:tc>
        <w:tc>
          <w:tcPr>
            <w:tcW w:w="712" w:type="dxa"/>
            <w:vAlign w:val="center"/>
          </w:tcPr>
          <w:p w:rsidR="00C96EF8" w:rsidRPr="003D7F3E" w:rsidRDefault="00C96EF8" w:rsidP="00341D8B">
            <w:pPr>
              <w:jc w:val="center"/>
            </w:pPr>
            <w:r w:rsidRPr="003D7F3E">
              <w:t>5</w:t>
            </w:r>
          </w:p>
        </w:tc>
        <w:tc>
          <w:tcPr>
            <w:tcW w:w="711" w:type="dxa"/>
            <w:vAlign w:val="center"/>
          </w:tcPr>
          <w:p w:rsidR="00C96EF8" w:rsidRPr="003D7F3E" w:rsidRDefault="00C96EF8" w:rsidP="00341D8B">
            <w:pPr>
              <w:jc w:val="center"/>
            </w:pPr>
            <w:r w:rsidRPr="003D7F3E">
              <w:t>6</w:t>
            </w:r>
          </w:p>
        </w:tc>
        <w:tc>
          <w:tcPr>
            <w:tcW w:w="712" w:type="dxa"/>
            <w:vAlign w:val="center"/>
          </w:tcPr>
          <w:p w:rsidR="00C96EF8" w:rsidRPr="003D7F3E" w:rsidRDefault="00C96EF8" w:rsidP="00341D8B">
            <w:pPr>
              <w:jc w:val="center"/>
            </w:pPr>
            <w:r w:rsidRPr="003D7F3E">
              <w:t>7</w:t>
            </w: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C96EF8" w:rsidRPr="003D7F3E" w:rsidRDefault="00C96EF8" w:rsidP="00341D8B">
            <w:pPr>
              <w:jc w:val="center"/>
            </w:pPr>
            <w:r w:rsidRPr="003D7F3E">
              <w:t>8</w:t>
            </w:r>
          </w:p>
        </w:tc>
        <w:tc>
          <w:tcPr>
            <w:tcW w:w="712" w:type="dxa"/>
            <w:vAlign w:val="center"/>
          </w:tcPr>
          <w:p w:rsidR="00C96EF8" w:rsidRPr="003D7F3E" w:rsidRDefault="00C96EF8" w:rsidP="00341D8B">
            <w:pPr>
              <w:jc w:val="center"/>
            </w:pPr>
            <w:r w:rsidRPr="003D7F3E">
              <w:t>9</w:t>
            </w: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C96EF8" w:rsidRPr="003D7F3E" w:rsidRDefault="00C96EF8" w:rsidP="00341D8B">
            <w:pPr>
              <w:jc w:val="center"/>
            </w:pPr>
            <w:r w:rsidRPr="003D7F3E">
              <w:t>10</w:t>
            </w:r>
          </w:p>
        </w:tc>
        <w:tc>
          <w:tcPr>
            <w:tcW w:w="792" w:type="dxa"/>
            <w:vAlign w:val="center"/>
          </w:tcPr>
          <w:p w:rsidR="00C96EF8" w:rsidRPr="00484079" w:rsidRDefault="00C96EF8" w:rsidP="00341D8B">
            <w:pPr>
              <w:jc w:val="center"/>
            </w:pPr>
            <w:r w:rsidRPr="00484079">
              <w:t>11</w:t>
            </w:r>
          </w:p>
        </w:tc>
        <w:tc>
          <w:tcPr>
            <w:tcW w:w="712" w:type="dxa"/>
            <w:vAlign w:val="center"/>
          </w:tcPr>
          <w:p w:rsidR="00C96EF8" w:rsidRPr="00484079" w:rsidRDefault="00C96EF8" w:rsidP="00341D8B">
            <w:pPr>
              <w:jc w:val="center"/>
            </w:pPr>
            <w:r w:rsidRPr="00484079">
              <w:t>12</w:t>
            </w:r>
          </w:p>
        </w:tc>
        <w:tc>
          <w:tcPr>
            <w:tcW w:w="711" w:type="dxa"/>
            <w:vAlign w:val="center"/>
          </w:tcPr>
          <w:p w:rsidR="00C96EF8" w:rsidRPr="00484079" w:rsidRDefault="00C96EF8" w:rsidP="00341D8B">
            <w:pPr>
              <w:jc w:val="center"/>
            </w:pPr>
            <w:r w:rsidRPr="00484079">
              <w:t>13</w:t>
            </w:r>
          </w:p>
        </w:tc>
        <w:tc>
          <w:tcPr>
            <w:tcW w:w="712" w:type="dxa"/>
            <w:vAlign w:val="center"/>
          </w:tcPr>
          <w:p w:rsidR="00C96EF8" w:rsidRPr="00484079" w:rsidRDefault="00C96EF8" w:rsidP="00341D8B">
            <w:pPr>
              <w:jc w:val="center"/>
            </w:pPr>
            <w:r w:rsidRPr="00484079">
              <w:t>14</w:t>
            </w:r>
          </w:p>
        </w:tc>
        <w:tc>
          <w:tcPr>
            <w:tcW w:w="712" w:type="dxa"/>
            <w:shd w:val="clear" w:color="auto" w:fill="FFFF00"/>
            <w:vAlign w:val="center"/>
          </w:tcPr>
          <w:p w:rsidR="00C96EF8" w:rsidRPr="00484079" w:rsidRDefault="00C96EF8" w:rsidP="00341D8B">
            <w:pPr>
              <w:jc w:val="center"/>
            </w:pPr>
            <w:r w:rsidRPr="00484079">
              <w:t>15</w:t>
            </w:r>
          </w:p>
        </w:tc>
      </w:tr>
      <w:tr w:rsidR="00C96EF8" w:rsidRPr="00484079" w:rsidTr="003D7F3E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vAlign w:val="center"/>
          </w:tcPr>
          <w:p w:rsidR="00C96EF8" w:rsidRPr="00484079" w:rsidRDefault="00C96EF8" w:rsidP="00341D8B">
            <w:pPr>
              <w:jc w:val="center"/>
            </w:pPr>
            <w:r w:rsidRPr="00484079">
              <w:t>ТК</w:t>
            </w:r>
          </w:p>
          <w:p w:rsidR="00C96EF8" w:rsidRPr="00484079" w:rsidRDefault="00C96EF8" w:rsidP="00341D8B">
            <w:pPr>
              <w:jc w:val="center"/>
            </w:pPr>
          </w:p>
        </w:tc>
        <w:tc>
          <w:tcPr>
            <w:tcW w:w="2849" w:type="dxa"/>
            <w:vAlign w:val="center"/>
          </w:tcPr>
          <w:p w:rsidR="00C96EF8" w:rsidRPr="00484079" w:rsidRDefault="00C96EF8" w:rsidP="00D271A3">
            <w:r w:rsidRPr="00484079">
              <w:t>Выполнение практических работ</w:t>
            </w:r>
          </w:p>
        </w:tc>
        <w:tc>
          <w:tcPr>
            <w:tcW w:w="765" w:type="dxa"/>
            <w:vAlign w:val="center"/>
          </w:tcPr>
          <w:p w:rsidR="00C96EF8" w:rsidRPr="00484079" w:rsidRDefault="00C96EF8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vAlign w:val="center"/>
          </w:tcPr>
          <w:p w:rsidR="00C96EF8" w:rsidRPr="00484079" w:rsidRDefault="00C96EF8" w:rsidP="006251F4">
            <w:pPr>
              <w:jc w:val="center"/>
            </w:pPr>
            <w:r>
              <w:t>*</w:t>
            </w:r>
          </w:p>
        </w:tc>
        <w:tc>
          <w:tcPr>
            <w:tcW w:w="711" w:type="dxa"/>
            <w:vAlign w:val="center"/>
          </w:tcPr>
          <w:p w:rsidR="00C96EF8" w:rsidRPr="00484079" w:rsidRDefault="00C96EF8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shd w:val="clear" w:color="auto" w:fill="FFFFFF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484079" w:rsidRDefault="00C96EF8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vAlign w:val="center"/>
          </w:tcPr>
          <w:p w:rsidR="00C96EF8" w:rsidRPr="003D7F3E" w:rsidRDefault="00C96EF8" w:rsidP="006251F4">
            <w:pPr>
              <w:jc w:val="center"/>
            </w:pPr>
            <w:r w:rsidRPr="003D7F3E">
              <w:t>*</w:t>
            </w:r>
          </w:p>
        </w:tc>
        <w:tc>
          <w:tcPr>
            <w:tcW w:w="711" w:type="dxa"/>
            <w:vAlign w:val="center"/>
          </w:tcPr>
          <w:p w:rsidR="00C96EF8" w:rsidRPr="003D7F3E" w:rsidRDefault="00C96EF8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3D7F3E" w:rsidRDefault="00C96EF8" w:rsidP="006251F4">
            <w:pPr>
              <w:jc w:val="center"/>
            </w:pPr>
            <w:r w:rsidRPr="003D7F3E">
              <w:t>*</w:t>
            </w: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C96EF8" w:rsidRPr="003D7F3E" w:rsidRDefault="00C96EF8" w:rsidP="006251F4">
            <w:pPr>
              <w:jc w:val="center"/>
            </w:pPr>
            <w:r w:rsidRPr="003D7F3E">
              <w:t>*</w:t>
            </w:r>
          </w:p>
        </w:tc>
        <w:tc>
          <w:tcPr>
            <w:tcW w:w="712" w:type="dxa"/>
            <w:vAlign w:val="center"/>
          </w:tcPr>
          <w:p w:rsidR="00C96EF8" w:rsidRPr="003D7F3E" w:rsidRDefault="00C96EF8" w:rsidP="006251F4">
            <w:pPr>
              <w:jc w:val="center"/>
            </w:pP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C96EF8" w:rsidRPr="003D7F3E" w:rsidRDefault="00C96EF8" w:rsidP="006251F4">
            <w:pPr>
              <w:jc w:val="center"/>
            </w:pPr>
            <w:r w:rsidRPr="003D7F3E">
              <w:t>*</w:t>
            </w:r>
          </w:p>
        </w:tc>
        <w:tc>
          <w:tcPr>
            <w:tcW w:w="792" w:type="dxa"/>
            <w:vAlign w:val="center"/>
          </w:tcPr>
          <w:p w:rsidR="00C96EF8" w:rsidRPr="00484079" w:rsidRDefault="00C96EF8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C96EF8" w:rsidRPr="00484079" w:rsidRDefault="00C96EF8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vAlign w:val="center"/>
          </w:tcPr>
          <w:p w:rsidR="00C96EF8" w:rsidRPr="00484079" w:rsidRDefault="00C96EF8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shd w:val="clear" w:color="auto" w:fill="FFFF00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</w:tr>
      <w:tr w:rsidR="00C96EF8" w:rsidRPr="00484079" w:rsidTr="003D7F3E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vAlign w:val="center"/>
          </w:tcPr>
          <w:p w:rsidR="00C96EF8" w:rsidRPr="00484079" w:rsidRDefault="00C96EF8" w:rsidP="006A252B"/>
        </w:tc>
        <w:tc>
          <w:tcPr>
            <w:tcW w:w="2849" w:type="dxa"/>
            <w:vAlign w:val="center"/>
          </w:tcPr>
          <w:p w:rsidR="00C96EF8" w:rsidRPr="00484079" w:rsidRDefault="00C96EF8" w:rsidP="006A252B">
            <w:r w:rsidRPr="00484079">
              <w:t>Тестовый опрос</w:t>
            </w:r>
          </w:p>
        </w:tc>
        <w:tc>
          <w:tcPr>
            <w:tcW w:w="765" w:type="dxa"/>
            <w:vAlign w:val="center"/>
          </w:tcPr>
          <w:p w:rsidR="00C96EF8" w:rsidRPr="00484079" w:rsidRDefault="00C96EF8" w:rsidP="006A252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vAlign w:val="center"/>
          </w:tcPr>
          <w:p w:rsidR="00C96EF8" w:rsidRPr="00484079" w:rsidRDefault="00C96EF8" w:rsidP="006A252B">
            <w:pPr>
              <w:jc w:val="center"/>
            </w:pPr>
          </w:p>
        </w:tc>
        <w:tc>
          <w:tcPr>
            <w:tcW w:w="711" w:type="dxa"/>
            <w:vAlign w:val="center"/>
          </w:tcPr>
          <w:p w:rsidR="00C96EF8" w:rsidRPr="00484079" w:rsidRDefault="00C96EF8" w:rsidP="006A252B">
            <w:pPr>
              <w:jc w:val="center"/>
            </w:pPr>
          </w:p>
        </w:tc>
        <w:tc>
          <w:tcPr>
            <w:tcW w:w="712" w:type="dxa"/>
            <w:shd w:val="clear" w:color="auto" w:fill="FFFFFF"/>
            <w:vAlign w:val="center"/>
          </w:tcPr>
          <w:p w:rsidR="00C96EF8" w:rsidRPr="00484079" w:rsidRDefault="00C96EF8" w:rsidP="006A252B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484079" w:rsidRDefault="00C96EF8" w:rsidP="006A252B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3D7F3E" w:rsidRDefault="00C96EF8" w:rsidP="006A252B">
            <w:pPr>
              <w:jc w:val="center"/>
            </w:pPr>
          </w:p>
        </w:tc>
        <w:tc>
          <w:tcPr>
            <w:tcW w:w="711" w:type="dxa"/>
            <w:vAlign w:val="center"/>
          </w:tcPr>
          <w:p w:rsidR="00C96EF8" w:rsidRPr="003D7F3E" w:rsidRDefault="00C96EF8" w:rsidP="006A252B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3D7F3E" w:rsidRDefault="00C96EF8" w:rsidP="006A252B">
            <w:pPr>
              <w:jc w:val="center"/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C96EF8" w:rsidRPr="003D7F3E" w:rsidRDefault="00C96EF8" w:rsidP="006A252B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3D7F3E" w:rsidRDefault="00C96EF8" w:rsidP="006A252B">
            <w:pPr>
              <w:jc w:val="center"/>
            </w:pP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C96EF8" w:rsidRPr="003D7F3E" w:rsidRDefault="00C96EF8" w:rsidP="006A252B">
            <w:pPr>
              <w:jc w:val="center"/>
            </w:pPr>
          </w:p>
        </w:tc>
        <w:tc>
          <w:tcPr>
            <w:tcW w:w="792" w:type="dxa"/>
            <w:vAlign w:val="center"/>
          </w:tcPr>
          <w:p w:rsidR="00C96EF8" w:rsidRPr="00484079" w:rsidRDefault="00C96EF8" w:rsidP="006A252B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484079" w:rsidRDefault="00C96EF8" w:rsidP="006A252B">
            <w:pPr>
              <w:jc w:val="center"/>
            </w:pPr>
          </w:p>
        </w:tc>
        <w:tc>
          <w:tcPr>
            <w:tcW w:w="711" w:type="dxa"/>
            <w:vAlign w:val="center"/>
          </w:tcPr>
          <w:p w:rsidR="00C96EF8" w:rsidRPr="00484079" w:rsidRDefault="00C96EF8" w:rsidP="006A252B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484079" w:rsidRDefault="00C96EF8" w:rsidP="006A252B">
            <w:pPr>
              <w:jc w:val="center"/>
            </w:pPr>
          </w:p>
        </w:tc>
        <w:tc>
          <w:tcPr>
            <w:tcW w:w="712" w:type="dxa"/>
            <w:shd w:val="clear" w:color="auto" w:fill="FFFF00"/>
            <w:vAlign w:val="center"/>
          </w:tcPr>
          <w:p w:rsidR="00C96EF8" w:rsidRPr="00484079" w:rsidRDefault="00C96EF8" w:rsidP="006A252B">
            <w:pPr>
              <w:jc w:val="center"/>
            </w:pPr>
          </w:p>
        </w:tc>
      </w:tr>
      <w:tr w:rsidR="00C96EF8" w:rsidRPr="00484079" w:rsidTr="003D7F3E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vAlign w:val="center"/>
          </w:tcPr>
          <w:p w:rsidR="00C96EF8" w:rsidRPr="00484079" w:rsidRDefault="00C96EF8" w:rsidP="00DD3043"/>
        </w:tc>
        <w:tc>
          <w:tcPr>
            <w:tcW w:w="2849" w:type="dxa"/>
            <w:vAlign w:val="center"/>
          </w:tcPr>
          <w:p w:rsidR="00C96EF8" w:rsidRPr="00484079" w:rsidRDefault="00C96EF8" w:rsidP="00DD3043">
            <w:r w:rsidRPr="00484079">
              <w:t xml:space="preserve">Устный опрос </w:t>
            </w:r>
          </w:p>
        </w:tc>
        <w:tc>
          <w:tcPr>
            <w:tcW w:w="765" w:type="dxa"/>
            <w:vAlign w:val="center"/>
          </w:tcPr>
          <w:p w:rsidR="00C96EF8" w:rsidRPr="00484079" w:rsidRDefault="00C96EF8" w:rsidP="00DD3043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vAlign w:val="center"/>
          </w:tcPr>
          <w:p w:rsidR="00C96EF8" w:rsidRPr="00484079" w:rsidRDefault="00C96EF8" w:rsidP="00DD3043">
            <w:pPr>
              <w:jc w:val="center"/>
            </w:pPr>
          </w:p>
        </w:tc>
        <w:tc>
          <w:tcPr>
            <w:tcW w:w="711" w:type="dxa"/>
            <w:vAlign w:val="center"/>
          </w:tcPr>
          <w:p w:rsidR="00C96EF8" w:rsidRPr="00484079" w:rsidRDefault="00C96EF8" w:rsidP="00DD3043">
            <w:pPr>
              <w:jc w:val="center"/>
            </w:pPr>
          </w:p>
        </w:tc>
        <w:tc>
          <w:tcPr>
            <w:tcW w:w="712" w:type="dxa"/>
            <w:shd w:val="clear" w:color="auto" w:fill="FFFFFF"/>
            <w:vAlign w:val="center"/>
          </w:tcPr>
          <w:p w:rsidR="00C96EF8" w:rsidRPr="00484079" w:rsidRDefault="00C96EF8" w:rsidP="00DD3043">
            <w:pPr>
              <w:jc w:val="center"/>
            </w:pPr>
            <w:r>
              <w:t>*</w:t>
            </w:r>
          </w:p>
        </w:tc>
        <w:tc>
          <w:tcPr>
            <w:tcW w:w="712" w:type="dxa"/>
            <w:vAlign w:val="center"/>
          </w:tcPr>
          <w:p w:rsidR="00C96EF8" w:rsidRPr="00484079" w:rsidRDefault="00C96EF8" w:rsidP="00DD3043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3D7F3E" w:rsidRDefault="00C96EF8" w:rsidP="00DD3043">
            <w:pPr>
              <w:jc w:val="center"/>
            </w:pPr>
          </w:p>
        </w:tc>
        <w:tc>
          <w:tcPr>
            <w:tcW w:w="711" w:type="dxa"/>
            <w:vAlign w:val="center"/>
          </w:tcPr>
          <w:p w:rsidR="00C96EF8" w:rsidRPr="003D7F3E" w:rsidRDefault="00C96EF8" w:rsidP="00DD3043">
            <w:pPr>
              <w:jc w:val="center"/>
            </w:pPr>
            <w:r w:rsidRPr="003D7F3E">
              <w:t>*</w:t>
            </w:r>
          </w:p>
        </w:tc>
        <w:tc>
          <w:tcPr>
            <w:tcW w:w="712" w:type="dxa"/>
            <w:vAlign w:val="center"/>
          </w:tcPr>
          <w:p w:rsidR="00C96EF8" w:rsidRPr="003D7F3E" w:rsidRDefault="00C96EF8" w:rsidP="00DD3043">
            <w:pPr>
              <w:jc w:val="center"/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C96EF8" w:rsidRPr="003D7F3E" w:rsidRDefault="00C96EF8" w:rsidP="00DD3043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3D7F3E" w:rsidRDefault="00C96EF8" w:rsidP="00DD3043">
            <w:pPr>
              <w:jc w:val="center"/>
            </w:pPr>
            <w:r w:rsidRPr="003D7F3E">
              <w:t>*</w:t>
            </w: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C96EF8" w:rsidRPr="003D7F3E" w:rsidRDefault="00C96EF8" w:rsidP="00DD3043">
            <w:pPr>
              <w:jc w:val="center"/>
            </w:pPr>
          </w:p>
        </w:tc>
        <w:tc>
          <w:tcPr>
            <w:tcW w:w="792" w:type="dxa"/>
            <w:vAlign w:val="center"/>
          </w:tcPr>
          <w:p w:rsidR="00C96EF8" w:rsidRPr="00484079" w:rsidRDefault="00C96EF8" w:rsidP="00DD3043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484079" w:rsidRDefault="00C96EF8" w:rsidP="00DD3043">
            <w:pPr>
              <w:jc w:val="center"/>
            </w:pPr>
            <w:r>
              <w:t>*</w:t>
            </w:r>
          </w:p>
        </w:tc>
        <w:tc>
          <w:tcPr>
            <w:tcW w:w="711" w:type="dxa"/>
            <w:vAlign w:val="center"/>
          </w:tcPr>
          <w:p w:rsidR="00C96EF8" w:rsidRPr="00484079" w:rsidRDefault="00C96EF8" w:rsidP="00DD3043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484079" w:rsidRDefault="00C96EF8" w:rsidP="00DD3043">
            <w:pPr>
              <w:jc w:val="center"/>
            </w:pPr>
          </w:p>
        </w:tc>
        <w:tc>
          <w:tcPr>
            <w:tcW w:w="712" w:type="dxa"/>
            <w:shd w:val="clear" w:color="auto" w:fill="FFFF00"/>
            <w:vAlign w:val="center"/>
          </w:tcPr>
          <w:p w:rsidR="00C96EF8" w:rsidRPr="00484079" w:rsidRDefault="00C96EF8" w:rsidP="00DD3043">
            <w:pPr>
              <w:jc w:val="center"/>
            </w:pPr>
            <w:r>
              <w:t>*</w:t>
            </w:r>
          </w:p>
        </w:tc>
      </w:tr>
      <w:tr w:rsidR="00C96EF8" w:rsidRPr="00484079" w:rsidTr="003D7F3E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vAlign w:val="center"/>
          </w:tcPr>
          <w:p w:rsidR="00C96EF8" w:rsidRPr="00484079" w:rsidRDefault="00C96EF8" w:rsidP="00341D8B"/>
        </w:tc>
        <w:tc>
          <w:tcPr>
            <w:tcW w:w="2849" w:type="dxa"/>
            <w:vAlign w:val="center"/>
          </w:tcPr>
          <w:p w:rsidR="00C96EF8" w:rsidRPr="00484079" w:rsidRDefault="00C96EF8" w:rsidP="00341D8B">
            <w:r w:rsidRPr="00484079">
              <w:t>Реферат</w:t>
            </w:r>
          </w:p>
        </w:tc>
        <w:tc>
          <w:tcPr>
            <w:tcW w:w="765" w:type="dxa"/>
            <w:vAlign w:val="center"/>
          </w:tcPr>
          <w:p w:rsidR="00C96EF8" w:rsidRPr="00484079" w:rsidRDefault="00C96EF8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2" w:type="dxa"/>
            <w:shd w:val="clear" w:color="auto" w:fill="FFFFFF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3D7F3E" w:rsidRDefault="00C96EF8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C96EF8" w:rsidRPr="003D7F3E" w:rsidRDefault="00C96EF8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3D7F3E" w:rsidRDefault="00C96EF8" w:rsidP="006251F4">
            <w:pPr>
              <w:jc w:val="center"/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C96EF8" w:rsidRPr="003D7F3E" w:rsidRDefault="00C96EF8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3D7F3E" w:rsidRDefault="00C96EF8" w:rsidP="006251F4">
            <w:pPr>
              <w:jc w:val="center"/>
            </w:pP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C96EF8" w:rsidRPr="003D7F3E" w:rsidRDefault="00C96EF8" w:rsidP="006251F4">
            <w:pPr>
              <w:jc w:val="center"/>
            </w:pPr>
          </w:p>
        </w:tc>
        <w:tc>
          <w:tcPr>
            <w:tcW w:w="792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2" w:type="dxa"/>
            <w:shd w:val="clear" w:color="auto" w:fill="FFFF00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</w:tr>
      <w:tr w:rsidR="00C96EF8" w:rsidRPr="00484079" w:rsidTr="003D7F3E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bottom w:val="nil"/>
            </w:tcBorders>
            <w:vAlign w:val="center"/>
          </w:tcPr>
          <w:p w:rsidR="00C96EF8" w:rsidRPr="00484079" w:rsidRDefault="00C96EF8" w:rsidP="00341D8B">
            <w:pPr>
              <w:jc w:val="center"/>
            </w:pPr>
            <w:r w:rsidRPr="00484079">
              <w:t>РК</w:t>
            </w:r>
          </w:p>
        </w:tc>
        <w:tc>
          <w:tcPr>
            <w:tcW w:w="2849" w:type="dxa"/>
            <w:tcBorders>
              <w:bottom w:val="nil"/>
            </w:tcBorders>
            <w:vAlign w:val="center"/>
          </w:tcPr>
          <w:p w:rsidR="00C96EF8" w:rsidRPr="00484079" w:rsidRDefault="00C96EF8" w:rsidP="00341D8B">
            <w:r w:rsidRPr="00484079">
              <w:t>Тестовый опрос</w:t>
            </w:r>
          </w:p>
        </w:tc>
        <w:tc>
          <w:tcPr>
            <w:tcW w:w="765" w:type="dxa"/>
            <w:tcBorders>
              <w:bottom w:val="nil"/>
            </w:tcBorders>
            <w:vAlign w:val="center"/>
          </w:tcPr>
          <w:p w:rsidR="00C96EF8" w:rsidRPr="00484079" w:rsidRDefault="00C96EF8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2" w:type="dxa"/>
            <w:shd w:val="clear" w:color="auto" w:fill="FFFFFF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3D7F3E" w:rsidRDefault="00C96EF8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C96EF8" w:rsidRPr="003D7F3E" w:rsidRDefault="00C96EF8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3D7F3E" w:rsidRDefault="00C96EF8" w:rsidP="006251F4">
            <w:pPr>
              <w:jc w:val="center"/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C96EF8" w:rsidRPr="003D7F3E" w:rsidRDefault="00C96EF8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3D7F3E" w:rsidRDefault="00C96EF8" w:rsidP="006251F4">
            <w:pPr>
              <w:jc w:val="center"/>
            </w:pPr>
            <w:r w:rsidRPr="003D7F3E">
              <w:t>*</w:t>
            </w: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C96EF8" w:rsidRPr="003D7F3E" w:rsidRDefault="00C96EF8" w:rsidP="006251F4">
            <w:pPr>
              <w:jc w:val="center"/>
            </w:pPr>
          </w:p>
        </w:tc>
        <w:tc>
          <w:tcPr>
            <w:tcW w:w="792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2" w:type="dxa"/>
            <w:shd w:val="clear" w:color="auto" w:fill="FFFF00"/>
            <w:vAlign w:val="center"/>
          </w:tcPr>
          <w:p w:rsidR="00C96EF8" w:rsidRPr="00484079" w:rsidRDefault="00C96EF8" w:rsidP="006251F4">
            <w:pPr>
              <w:jc w:val="center"/>
            </w:pPr>
            <w:r>
              <w:t>*</w:t>
            </w:r>
          </w:p>
        </w:tc>
      </w:tr>
      <w:tr w:rsidR="00C96EF8" w:rsidRPr="00484079" w:rsidTr="003D7F3E">
        <w:trPr>
          <w:gridAfter w:val="1"/>
          <w:wAfter w:w="8" w:type="dxa"/>
          <w:cantSplit/>
          <w:trHeight w:val="278"/>
        </w:trPr>
        <w:tc>
          <w:tcPr>
            <w:tcW w:w="678" w:type="dxa"/>
            <w:vAlign w:val="center"/>
          </w:tcPr>
          <w:p w:rsidR="00C96EF8" w:rsidRPr="00484079" w:rsidRDefault="00C96EF8" w:rsidP="00341D8B">
            <w:pPr>
              <w:jc w:val="center"/>
            </w:pPr>
            <w:r w:rsidRPr="00484079">
              <w:t>ИК</w:t>
            </w:r>
          </w:p>
        </w:tc>
        <w:tc>
          <w:tcPr>
            <w:tcW w:w="2849" w:type="dxa"/>
            <w:vAlign w:val="center"/>
          </w:tcPr>
          <w:p w:rsidR="00C96EF8" w:rsidRPr="00484079" w:rsidRDefault="00C96EF8" w:rsidP="00341D8B">
            <w:r w:rsidRPr="00484079">
              <w:t xml:space="preserve">Экзамен </w:t>
            </w:r>
          </w:p>
        </w:tc>
        <w:tc>
          <w:tcPr>
            <w:tcW w:w="765" w:type="dxa"/>
            <w:vAlign w:val="center"/>
          </w:tcPr>
          <w:p w:rsidR="00C96EF8" w:rsidRPr="00484079" w:rsidRDefault="00C96EF8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2" w:type="dxa"/>
            <w:shd w:val="clear" w:color="auto" w:fill="FFFFFF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3D7F3E" w:rsidRDefault="00C96EF8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C96EF8" w:rsidRPr="003D7F3E" w:rsidRDefault="00C96EF8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3D7F3E" w:rsidRDefault="00C96EF8" w:rsidP="006251F4">
            <w:pPr>
              <w:jc w:val="center"/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C96EF8" w:rsidRPr="003D7F3E" w:rsidRDefault="00C96EF8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3D7F3E" w:rsidRDefault="00C96EF8" w:rsidP="006251F4">
            <w:pPr>
              <w:jc w:val="center"/>
            </w:pP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C96EF8" w:rsidRPr="003D7F3E" w:rsidRDefault="00C96EF8" w:rsidP="006251F4">
            <w:pPr>
              <w:jc w:val="center"/>
            </w:pPr>
          </w:p>
        </w:tc>
        <w:tc>
          <w:tcPr>
            <w:tcW w:w="792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C96EF8" w:rsidRPr="00484079" w:rsidRDefault="00C96EF8" w:rsidP="006251F4">
            <w:pPr>
              <w:jc w:val="center"/>
            </w:pPr>
          </w:p>
        </w:tc>
        <w:tc>
          <w:tcPr>
            <w:tcW w:w="712" w:type="dxa"/>
            <w:shd w:val="clear" w:color="auto" w:fill="FFFF00"/>
            <w:textDirection w:val="btLr"/>
            <w:vAlign w:val="center"/>
          </w:tcPr>
          <w:p w:rsidR="00C96EF8" w:rsidRPr="00484079" w:rsidRDefault="00C96EF8" w:rsidP="006251F4">
            <w:pPr>
              <w:ind w:left="113" w:right="113"/>
              <w:jc w:val="center"/>
            </w:pPr>
          </w:p>
        </w:tc>
      </w:tr>
    </w:tbl>
    <w:p w:rsidR="00C96EF8" w:rsidRPr="00484079" w:rsidRDefault="00C96EF8" w:rsidP="005328F3">
      <w:pPr>
        <w:pStyle w:val="BodyTextIndent"/>
        <w:rPr>
          <w:b/>
        </w:rPr>
      </w:pPr>
    </w:p>
    <w:p w:rsidR="00C96EF8" w:rsidRPr="00484079" w:rsidRDefault="00C96EF8" w:rsidP="005328F3">
      <w:pPr>
        <w:pStyle w:val="BodyTextIndent"/>
      </w:pPr>
      <w:r w:rsidRPr="00484079">
        <w:rPr>
          <w:b/>
        </w:rPr>
        <w:t>Примечание 1</w:t>
      </w:r>
      <w:r w:rsidRPr="00484079"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C96EF8" w:rsidRPr="00484079" w:rsidRDefault="00C96EF8" w:rsidP="005328F3">
      <w:pPr>
        <w:pStyle w:val="BodyTextIndent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C96EF8" w:rsidRPr="00484079" w:rsidRDefault="00C96EF8" w:rsidP="005328F3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31"/>
        <w:gridCol w:w="3018"/>
        <w:gridCol w:w="3015"/>
        <w:gridCol w:w="3050"/>
        <w:gridCol w:w="3058"/>
      </w:tblGrid>
      <w:tr w:rsidR="00C96EF8" w:rsidRPr="00484079" w:rsidTr="003336C3">
        <w:trPr>
          <w:trHeight w:val="207"/>
        </w:trPr>
        <w:tc>
          <w:tcPr>
            <w:tcW w:w="3031" w:type="dxa"/>
          </w:tcPr>
          <w:p w:rsidR="00C96EF8" w:rsidRPr="00484079" w:rsidRDefault="00C96EF8" w:rsidP="00341D8B">
            <w:r w:rsidRPr="00484079">
              <w:t>Традиционная оценка</w:t>
            </w:r>
          </w:p>
        </w:tc>
        <w:tc>
          <w:tcPr>
            <w:tcW w:w="3018" w:type="dxa"/>
          </w:tcPr>
          <w:p w:rsidR="00C96EF8" w:rsidRPr="00484079" w:rsidRDefault="00C96EF8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</w:tcPr>
          <w:p w:rsidR="00C96EF8" w:rsidRPr="00484079" w:rsidRDefault="00C96EF8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</w:tcPr>
          <w:p w:rsidR="00C96EF8" w:rsidRPr="00484079" w:rsidRDefault="00C96EF8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</w:tcPr>
          <w:p w:rsidR="00C96EF8" w:rsidRPr="00484079" w:rsidRDefault="00C96EF8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C96EF8" w:rsidRPr="00484079" w:rsidTr="003336C3">
        <w:trPr>
          <w:trHeight w:val="189"/>
        </w:trPr>
        <w:tc>
          <w:tcPr>
            <w:tcW w:w="3031" w:type="dxa"/>
          </w:tcPr>
          <w:p w:rsidR="00C96EF8" w:rsidRPr="00484079" w:rsidRDefault="00C96EF8" w:rsidP="00341D8B"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</w:p>
        </w:tc>
        <w:tc>
          <w:tcPr>
            <w:tcW w:w="3018" w:type="dxa"/>
          </w:tcPr>
          <w:p w:rsidR="00C96EF8" w:rsidRPr="00484079" w:rsidRDefault="00C96EF8" w:rsidP="00341D8B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</w:tcPr>
          <w:p w:rsidR="00C96EF8" w:rsidRPr="00484079" w:rsidRDefault="00C96EF8" w:rsidP="00341D8B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</w:tcPr>
          <w:p w:rsidR="00C96EF8" w:rsidRPr="00484079" w:rsidRDefault="00C96EF8" w:rsidP="00341D8B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</w:tcPr>
          <w:p w:rsidR="00C96EF8" w:rsidRPr="00484079" w:rsidRDefault="00C96EF8" w:rsidP="00341D8B">
            <w:pPr>
              <w:jc w:val="center"/>
            </w:pPr>
            <w:r w:rsidRPr="00484079">
              <w:t>0-49</w:t>
            </w:r>
          </w:p>
        </w:tc>
      </w:tr>
    </w:tbl>
    <w:p w:rsidR="00C96EF8" w:rsidRPr="00484079" w:rsidRDefault="00C96EF8" w:rsidP="005328F3">
      <w:pPr>
        <w:ind w:firstLine="360"/>
        <w:jc w:val="both"/>
      </w:pPr>
    </w:p>
    <w:p w:rsidR="00C96EF8" w:rsidRPr="00484079" w:rsidRDefault="00C96EF8" w:rsidP="005328F3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C96EF8" w:rsidRPr="00484079" w:rsidRDefault="00C96EF8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C96EF8" w:rsidRPr="00484079" w:rsidRDefault="00C96EF8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C96EF8" w:rsidRPr="00484079" w:rsidTr="0070192B">
        <w:trPr>
          <w:trHeight w:val="133"/>
        </w:trPr>
        <w:tc>
          <w:tcPr>
            <w:tcW w:w="3047" w:type="dxa"/>
          </w:tcPr>
          <w:p w:rsidR="00C96EF8" w:rsidRPr="00484079" w:rsidRDefault="00C96EF8" w:rsidP="0070192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букв. системе</w:t>
            </w:r>
          </w:p>
        </w:tc>
        <w:tc>
          <w:tcPr>
            <w:tcW w:w="1483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C96EF8" w:rsidRPr="00484079" w:rsidTr="0070192B">
        <w:trPr>
          <w:trHeight w:val="312"/>
        </w:trPr>
        <w:tc>
          <w:tcPr>
            <w:tcW w:w="3047" w:type="dxa"/>
            <w:vAlign w:val="center"/>
          </w:tcPr>
          <w:p w:rsidR="00C96EF8" w:rsidRPr="00484079" w:rsidRDefault="00C96EF8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%-ное содержание</w:t>
            </w:r>
          </w:p>
        </w:tc>
        <w:tc>
          <w:tcPr>
            <w:tcW w:w="1483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C96EF8" w:rsidRPr="00484079" w:rsidTr="0070192B">
        <w:trPr>
          <w:trHeight w:val="85"/>
        </w:trPr>
        <w:tc>
          <w:tcPr>
            <w:tcW w:w="3047" w:type="dxa"/>
            <w:vAlign w:val="center"/>
          </w:tcPr>
          <w:p w:rsidR="00C96EF8" w:rsidRPr="00484079" w:rsidRDefault="00C96EF8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традиц. системе</w:t>
            </w:r>
          </w:p>
        </w:tc>
        <w:tc>
          <w:tcPr>
            <w:tcW w:w="2794" w:type="dxa"/>
            <w:gridSpan w:val="2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Отлично</w:t>
            </w:r>
          </w:p>
        </w:tc>
        <w:tc>
          <w:tcPr>
            <w:tcW w:w="1015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2968" w:type="dxa"/>
            <w:gridSpan w:val="3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1093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1155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Неудовл</w:t>
            </w:r>
          </w:p>
        </w:tc>
      </w:tr>
      <w:tr w:rsidR="00C96EF8" w:rsidRPr="00484079" w:rsidTr="0070192B">
        <w:trPr>
          <w:trHeight w:val="53"/>
        </w:trPr>
        <w:tc>
          <w:tcPr>
            <w:tcW w:w="3047" w:type="dxa"/>
            <w:vAlign w:val="center"/>
          </w:tcPr>
          <w:p w:rsidR="00C96EF8" w:rsidRPr="00484079" w:rsidRDefault="00C96EF8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vAlign w:val="center"/>
          </w:tcPr>
          <w:p w:rsidR="00C96EF8" w:rsidRPr="00484079" w:rsidRDefault="00C96EF8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vAlign w:val="center"/>
          </w:tcPr>
          <w:p w:rsidR="00C96EF8" w:rsidRPr="00484079" w:rsidRDefault="00C96EF8" w:rsidP="0070192B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C96EF8" w:rsidRPr="00BB13AE" w:rsidRDefault="00C96EF8" w:rsidP="005328F3">
      <w:pPr>
        <w:ind w:firstLine="540"/>
        <w:jc w:val="both"/>
        <w:rPr>
          <w:sz w:val="20"/>
          <w:szCs w:val="20"/>
        </w:rPr>
        <w:sectPr w:rsidR="00C96EF8" w:rsidRPr="00BB13A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C96EF8" w:rsidRDefault="00C96EF8" w:rsidP="005328F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10 Задания на СРО</w:t>
      </w:r>
    </w:p>
    <w:p w:rsidR="00C96EF8" w:rsidRDefault="00C96EF8" w:rsidP="006858C7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3686"/>
        <w:gridCol w:w="1051"/>
        <w:gridCol w:w="1897"/>
        <w:gridCol w:w="1204"/>
        <w:gridCol w:w="951"/>
      </w:tblGrid>
      <w:tr w:rsidR="00C96EF8" w:rsidRPr="00C66494" w:rsidTr="00476739">
        <w:trPr>
          <w:trHeight w:val="902"/>
        </w:trPr>
        <w:tc>
          <w:tcPr>
            <w:tcW w:w="562" w:type="dxa"/>
          </w:tcPr>
          <w:p w:rsidR="00C96EF8" w:rsidRPr="00512041" w:rsidRDefault="00C96EF8" w:rsidP="00476739">
            <w:pPr>
              <w:jc w:val="center"/>
            </w:pPr>
            <w:r w:rsidRPr="00512041">
              <w:t>№ п/п</w:t>
            </w:r>
          </w:p>
        </w:tc>
        <w:tc>
          <w:tcPr>
            <w:tcW w:w="3686" w:type="dxa"/>
          </w:tcPr>
          <w:p w:rsidR="00C96EF8" w:rsidRPr="00512041" w:rsidRDefault="00C96EF8" w:rsidP="00476739">
            <w:pPr>
              <w:jc w:val="center"/>
            </w:pPr>
            <w:r w:rsidRPr="00512041">
              <w:t xml:space="preserve">Тема, задание, </w:t>
            </w:r>
          </w:p>
          <w:p w:rsidR="00C96EF8" w:rsidRPr="00512041" w:rsidRDefault="00C96EF8" w:rsidP="00476739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C96EF8" w:rsidRPr="00512041" w:rsidRDefault="00C96EF8" w:rsidP="00B85CE0">
            <w:pPr>
              <w:jc w:val="center"/>
            </w:pPr>
            <w:r w:rsidRPr="00512041">
              <w:t>Коли</w:t>
            </w:r>
            <w:r>
              <w:t>-</w:t>
            </w:r>
            <w:r w:rsidRPr="00512041">
              <w:t>чество часов</w:t>
            </w:r>
          </w:p>
        </w:tc>
        <w:tc>
          <w:tcPr>
            <w:tcW w:w="1897" w:type="dxa"/>
          </w:tcPr>
          <w:p w:rsidR="00C96EF8" w:rsidRPr="00512041" w:rsidRDefault="00C96EF8" w:rsidP="00476739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C96EF8" w:rsidRPr="00512041" w:rsidRDefault="00C96EF8" w:rsidP="00476739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C96EF8" w:rsidRPr="00512041" w:rsidRDefault="00C96EF8" w:rsidP="00476739">
            <w:pPr>
              <w:jc w:val="center"/>
            </w:pPr>
            <w:r w:rsidRPr="00512041">
              <w:t>Сроки сдачи, неделя</w:t>
            </w:r>
          </w:p>
        </w:tc>
      </w:tr>
      <w:tr w:rsidR="00C96EF8" w:rsidRPr="00C66494" w:rsidTr="00476739">
        <w:trPr>
          <w:cantSplit/>
          <w:trHeight w:val="357"/>
        </w:trPr>
        <w:tc>
          <w:tcPr>
            <w:tcW w:w="562" w:type="dxa"/>
          </w:tcPr>
          <w:p w:rsidR="00C96EF8" w:rsidRPr="00512041" w:rsidRDefault="00C96EF8" w:rsidP="00476739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C96EF8" w:rsidRPr="00512041" w:rsidRDefault="00C96EF8" w:rsidP="00476739">
            <w:r w:rsidRPr="00916720">
              <w:t>Получение гибридом</w:t>
            </w:r>
          </w:p>
        </w:tc>
        <w:tc>
          <w:tcPr>
            <w:tcW w:w="1051" w:type="dxa"/>
          </w:tcPr>
          <w:p w:rsidR="00C96EF8" w:rsidRPr="00512041" w:rsidRDefault="00C96EF8" w:rsidP="00476739">
            <w:pPr>
              <w:jc w:val="center"/>
            </w:pPr>
            <w:r>
              <w:t>4</w:t>
            </w:r>
          </w:p>
        </w:tc>
        <w:tc>
          <w:tcPr>
            <w:tcW w:w="1897" w:type="dxa"/>
          </w:tcPr>
          <w:p w:rsidR="00C96EF8" w:rsidRPr="0075492D" w:rsidRDefault="00C96EF8" w:rsidP="00476739">
            <w:r>
              <w:t>1-6</w:t>
            </w:r>
          </w:p>
        </w:tc>
        <w:tc>
          <w:tcPr>
            <w:tcW w:w="1204" w:type="dxa"/>
          </w:tcPr>
          <w:p w:rsidR="00C96EF8" w:rsidRPr="00512041" w:rsidRDefault="00C96EF8" w:rsidP="00476739">
            <w:r>
              <w:t>тест</w:t>
            </w:r>
          </w:p>
        </w:tc>
        <w:tc>
          <w:tcPr>
            <w:tcW w:w="951" w:type="dxa"/>
          </w:tcPr>
          <w:p w:rsidR="00C96EF8" w:rsidRPr="00512041" w:rsidRDefault="00C96EF8" w:rsidP="00476739">
            <w:r>
              <w:t>3</w:t>
            </w:r>
          </w:p>
        </w:tc>
      </w:tr>
      <w:tr w:rsidR="00C96EF8" w:rsidRPr="00C66494" w:rsidTr="00476739">
        <w:trPr>
          <w:cantSplit/>
          <w:trHeight w:val="357"/>
        </w:trPr>
        <w:tc>
          <w:tcPr>
            <w:tcW w:w="562" w:type="dxa"/>
          </w:tcPr>
          <w:p w:rsidR="00C96EF8" w:rsidRPr="00512041" w:rsidRDefault="00C96EF8" w:rsidP="00476739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C96EF8" w:rsidRPr="00512041" w:rsidRDefault="00C96EF8" w:rsidP="00476739">
            <w:r w:rsidRPr="00330D49">
              <w:t>Строение и организация хромосом. Гистоны</w:t>
            </w:r>
          </w:p>
        </w:tc>
        <w:tc>
          <w:tcPr>
            <w:tcW w:w="1051" w:type="dxa"/>
          </w:tcPr>
          <w:p w:rsidR="00C96EF8" w:rsidRPr="00512041" w:rsidRDefault="00C96EF8" w:rsidP="00476739">
            <w:pPr>
              <w:jc w:val="center"/>
            </w:pPr>
            <w:r>
              <w:t>3</w:t>
            </w:r>
          </w:p>
        </w:tc>
        <w:tc>
          <w:tcPr>
            <w:tcW w:w="1897" w:type="dxa"/>
          </w:tcPr>
          <w:p w:rsidR="00C96EF8" w:rsidRPr="0075492D" w:rsidRDefault="00C96EF8" w:rsidP="002E6135">
            <w:r>
              <w:t>1-6</w:t>
            </w:r>
          </w:p>
        </w:tc>
        <w:tc>
          <w:tcPr>
            <w:tcW w:w="1204" w:type="dxa"/>
          </w:tcPr>
          <w:p w:rsidR="00C96EF8" w:rsidRPr="00512041" w:rsidRDefault="00C96EF8" w:rsidP="00476739">
            <w:r>
              <w:t>тест</w:t>
            </w:r>
          </w:p>
        </w:tc>
        <w:tc>
          <w:tcPr>
            <w:tcW w:w="951" w:type="dxa"/>
          </w:tcPr>
          <w:p w:rsidR="00C96EF8" w:rsidRPr="00512041" w:rsidRDefault="00C96EF8" w:rsidP="00476739">
            <w:r>
              <w:t>6</w:t>
            </w:r>
          </w:p>
        </w:tc>
      </w:tr>
      <w:tr w:rsidR="00C96EF8" w:rsidRPr="00C66494" w:rsidTr="00476739">
        <w:trPr>
          <w:cantSplit/>
          <w:trHeight w:val="357"/>
        </w:trPr>
        <w:tc>
          <w:tcPr>
            <w:tcW w:w="562" w:type="dxa"/>
          </w:tcPr>
          <w:p w:rsidR="00C96EF8" w:rsidRPr="00512041" w:rsidRDefault="00C96EF8" w:rsidP="00476739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C96EF8" w:rsidRPr="00512041" w:rsidRDefault="00C96EF8" w:rsidP="00476739">
            <w:r w:rsidRPr="00330D49">
              <w:t>Гены раннего и отложенного ответа. Контрольные точки клеточного цикла. Белок р53</w:t>
            </w:r>
          </w:p>
        </w:tc>
        <w:tc>
          <w:tcPr>
            <w:tcW w:w="1051" w:type="dxa"/>
          </w:tcPr>
          <w:p w:rsidR="00C96EF8" w:rsidRPr="00512041" w:rsidRDefault="00C96EF8" w:rsidP="00476739">
            <w:pPr>
              <w:jc w:val="center"/>
            </w:pPr>
            <w:r>
              <w:t>3</w:t>
            </w:r>
          </w:p>
        </w:tc>
        <w:tc>
          <w:tcPr>
            <w:tcW w:w="1897" w:type="dxa"/>
          </w:tcPr>
          <w:p w:rsidR="00C96EF8" w:rsidRPr="0075492D" w:rsidRDefault="00C96EF8" w:rsidP="00476739">
            <w:r>
              <w:t>1-6</w:t>
            </w:r>
          </w:p>
        </w:tc>
        <w:tc>
          <w:tcPr>
            <w:tcW w:w="1204" w:type="dxa"/>
          </w:tcPr>
          <w:p w:rsidR="00C96EF8" w:rsidRPr="00512041" w:rsidRDefault="00C96EF8" w:rsidP="00476739">
            <w:r>
              <w:t>тест</w:t>
            </w:r>
          </w:p>
        </w:tc>
        <w:tc>
          <w:tcPr>
            <w:tcW w:w="951" w:type="dxa"/>
          </w:tcPr>
          <w:p w:rsidR="00C96EF8" w:rsidRPr="00512041" w:rsidRDefault="00C96EF8" w:rsidP="00476739">
            <w:r>
              <w:t>9</w:t>
            </w:r>
          </w:p>
        </w:tc>
      </w:tr>
      <w:tr w:rsidR="00C96EF8" w:rsidRPr="00C66494" w:rsidTr="00476739">
        <w:trPr>
          <w:cantSplit/>
          <w:trHeight w:val="357"/>
        </w:trPr>
        <w:tc>
          <w:tcPr>
            <w:tcW w:w="562" w:type="dxa"/>
          </w:tcPr>
          <w:p w:rsidR="00C96EF8" w:rsidRPr="00512041" w:rsidRDefault="00C96EF8" w:rsidP="00476739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C96EF8" w:rsidRPr="00512041" w:rsidRDefault="00C96EF8" w:rsidP="00476739">
            <w:r>
              <w:t>Синтез АТФ</w:t>
            </w:r>
          </w:p>
        </w:tc>
        <w:tc>
          <w:tcPr>
            <w:tcW w:w="1051" w:type="dxa"/>
          </w:tcPr>
          <w:p w:rsidR="00C96EF8" w:rsidRPr="00512041" w:rsidRDefault="00C96EF8" w:rsidP="00476739">
            <w:pPr>
              <w:jc w:val="center"/>
            </w:pPr>
            <w:r>
              <w:t>3</w:t>
            </w:r>
          </w:p>
        </w:tc>
        <w:tc>
          <w:tcPr>
            <w:tcW w:w="1897" w:type="dxa"/>
          </w:tcPr>
          <w:p w:rsidR="00C96EF8" w:rsidRPr="0075492D" w:rsidRDefault="00C96EF8" w:rsidP="00476739">
            <w:r>
              <w:t>1-6</w:t>
            </w:r>
          </w:p>
        </w:tc>
        <w:tc>
          <w:tcPr>
            <w:tcW w:w="1204" w:type="dxa"/>
          </w:tcPr>
          <w:p w:rsidR="00C96EF8" w:rsidRPr="00512041" w:rsidRDefault="00C96EF8" w:rsidP="00476739">
            <w:r>
              <w:t>тест</w:t>
            </w:r>
          </w:p>
        </w:tc>
        <w:tc>
          <w:tcPr>
            <w:tcW w:w="951" w:type="dxa"/>
          </w:tcPr>
          <w:p w:rsidR="00C96EF8" w:rsidRPr="00512041" w:rsidRDefault="00C96EF8" w:rsidP="00476739">
            <w:r>
              <w:t>12</w:t>
            </w:r>
          </w:p>
        </w:tc>
      </w:tr>
      <w:tr w:rsidR="00C96EF8" w:rsidRPr="00C66494" w:rsidTr="00476739">
        <w:trPr>
          <w:cantSplit/>
          <w:trHeight w:val="357"/>
        </w:trPr>
        <w:tc>
          <w:tcPr>
            <w:tcW w:w="562" w:type="dxa"/>
          </w:tcPr>
          <w:p w:rsidR="00C96EF8" w:rsidRPr="00512041" w:rsidRDefault="00C96EF8" w:rsidP="00476739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C96EF8" w:rsidRPr="00512041" w:rsidRDefault="00C96EF8" w:rsidP="00476739">
            <w:r w:rsidRPr="00330D49">
              <w:t>Клеточная инженерия</w:t>
            </w:r>
          </w:p>
        </w:tc>
        <w:tc>
          <w:tcPr>
            <w:tcW w:w="1051" w:type="dxa"/>
          </w:tcPr>
          <w:p w:rsidR="00C96EF8" w:rsidRPr="00512041" w:rsidRDefault="00C96EF8" w:rsidP="00476739">
            <w:pPr>
              <w:jc w:val="center"/>
            </w:pPr>
            <w:r>
              <w:t>3</w:t>
            </w:r>
          </w:p>
        </w:tc>
        <w:tc>
          <w:tcPr>
            <w:tcW w:w="1897" w:type="dxa"/>
          </w:tcPr>
          <w:p w:rsidR="00C96EF8" w:rsidRPr="0075492D" w:rsidRDefault="00C96EF8" w:rsidP="00476739">
            <w:r>
              <w:t>1-6</w:t>
            </w:r>
          </w:p>
        </w:tc>
        <w:tc>
          <w:tcPr>
            <w:tcW w:w="1204" w:type="dxa"/>
          </w:tcPr>
          <w:p w:rsidR="00C96EF8" w:rsidRPr="00512041" w:rsidRDefault="00C96EF8" w:rsidP="00476739">
            <w:r>
              <w:t>тест</w:t>
            </w:r>
          </w:p>
        </w:tc>
        <w:tc>
          <w:tcPr>
            <w:tcW w:w="951" w:type="dxa"/>
          </w:tcPr>
          <w:p w:rsidR="00C96EF8" w:rsidRPr="00512041" w:rsidRDefault="00C96EF8" w:rsidP="00476739">
            <w:r>
              <w:t>15</w:t>
            </w:r>
          </w:p>
        </w:tc>
      </w:tr>
      <w:tr w:rsidR="00C96EF8" w:rsidRPr="00C66494" w:rsidTr="00476739">
        <w:trPr>
          <w:cantSplit/>
          <w:trHeight w:val="357"/>
        </w:trPr>
        <w:tc>
          <w:tcPr>
            <w:tcW w:w="9351" w:type="dxa"/>
            <w:gridSpan w:val="6"/>
          </w:tcPr>
          <w:p w:rsidR="00C96EF8" w:rsidRDefault="00C96EF8" w:rsidP="00476739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C96EF8" w:rsidRPr="00C66494" w:rsidTr="00476739">
        <w:trPr>
          <w:cantSplit/>
          <w:trHeight w:val="357"/>
        </w:trPr>
        <w:tc>
          <w:tcPr>
            <w:tcW w:w="562" w:type="dxa"/>
          </w:tcPr>
          <w:p w:rsidR="00C96EF8" w:rsidRPr="00512041" w:rsidRDefault="00C96EF8" w:rsidP="00476739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C96EF8" w:rsidRPr="00692E23" w:rsidRDefault="00C96EF8" w:rsidP="00476739">
            <w:r w:rsidRPr="00692E23">
              <w:t>Подготовка к лекционным занятиям (0,5 ч. х кол-во зан.)</w:t>
            </w:r>
          </w:p>
        </w:tc>
        <w:tc>
          <w:tcPr>
            <w:tcW w:w="1051" w:type="dxa"/>
          </w:tcPr>
          <w:p w:rsidR="00C96EF8" w:rsidRPr="004B3E26" w:rsidRDefault="00C96EF8" w:rsidP="00476739">
            <w:pPr>
              <w:jc w:val="center"/>
            </w:pPr>
            <w:r w:rsidRPr="004B3E26">
              <w:t>2,5</w:t>
            </w:r>
          </w:p>
        </w:tc>
        <w:tc>
          <w:tcPr>
            <w:tcW w:w="1897" w:type="dxa"/>
          </w:tcPr>
          <w:p w:rsidR="00C96EF8" w:rsidRPr="00512041" w:rsidRDefault="00C96EF8" w:rsidP="00476739"/>
        </w:tc>
        <w:tc>
          <w:tcPr>
            <w:tcW w:w="1204" w:type="dxa"/>
          </w:tcPr>
          <w:p w:rsidR="00C96EF8" w:rsidRPr="00512041" w:rsidRDefault="00C96EF8" w:rsidP="00476739"/>
        </w:tc>
        <w:tc>
          <w:tcPr>
            <w:tcW w:w="951" w:type="dxa"/>
          </w:tcPr>
          <w:p w:rsidR="00C96EF8" w:rsidRPr="00512041" w:rsidRDefault="00C96EF8" w:rsidP="00476739"/>
        </w:tc>
      </w:tr>
      <w:tr w:rsidR="00C96EF8" w:rsidRPr="00C66494" w:rsidTr="00476739">
        <w:trPr>
          <w:cantSplit/>
          <w:trHeight w:val="357"/>
        </w:trPr>
        <w:tc>
          <w:tcPr>
            <w:tcW w:w="562" w:type="dxa"/>
          </w:tcPr>
          <w:p w:rsidR="00C96EF8" w:rsidRPr="00512041" w:rsidRDefault="00C96EF8" w:rsidP="00476739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C96EF8" w:rsidRPr="00692E23" w:rsidRDefault="00C96EF8" w:rsidP="00476739">
            <w:r w:rsidRPr="00692E23">
              <w:t>Подготовка к практическим занятиям (0,5 ч. х кол-во зан.)</w:t>
            </w:r>
          </w:p>
        </w:tc>
        <w:tc>
          <w:tcPr>
            <w:tcW w:w="1051" w:type="dxa"/>
          </w:tcPr>
          <w:p w:rsidR="00C96EF8" w:rsidRPr="004B3E26" w:rsidRDefault="00C96EF8" w:rsidP="00476739">
            <w:pPr>
              <w:jc w:val="center"/>
            </w:pPr>
            <w:r>
              <w:t>12,5</w:t>
            </w:r>
          </w:p>
        </w:tc>
        <w:tc>
          <w:tcPr>
            <w:tcW w:w="1897" w:type="dxa"/>
          </w:tcPr>
          <w:p w:rsidR="00C96EF8" w:rsidRPr="00512041" w:rsidRDefault="00C96EF8" w:rsidP="00476739"/>
        </w:tc>
        <w:tc>
          <w:tcPr>
            <w:tcW w:w="1204" w:type="dxa"/>
          </w:tcPr>
          <w:p w:rsidR="00C96EF8" w:rsidRPr="00512041" w:rsidRDefault="00C96EF8" w:rsidP="00476739"/>
        </w:tc>
        <w:tc>
          <w:tcPr>
            <w:tcW w:w="951" w:type="dxa"/>
          </w:tcPr>
          <w:p w:rsidR="00C96EF8" w:rsidRPr="00512041" w:rsidRDefault="00C96EF8" w:rsidP="00476739"/>
        </w:tc>
      </w:tr>
      <w:tr w:rsidR="00C96EF8" w:rsidRPr="00C66494" w:rsidTr="00476739">
        <w:trPr>
          <w:cantSplit/>
          <w:trHeight w:val="357"/>
        </w:trPr>
        <w:tc>
          <w:tcPr>
            <w:tcW w:w="562" w:type="dxa"/>
          </w:tcPr>
          <w:p w:rsidR="00C96EF8" w:rsidRPr="00512041" w:rsidRDefault="00C96EF8" w:rsidP="00476739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C96EF8" w:rsidRPr="00692E23" w:rsidRDefault="00C96EF8" w:rsidP="00476739">
            <w:r w:rsidRPr="00692E23">
              <w:t>Подготовка к лабораторным занятиям (1 ч. х кол-во зан.)</w:t>
            </w:r>
          </w:p>
        </w:tc>
        <w:tc>
          <w:tcPr>
            <w:tcW w:w="1051" w:type="dxa"/>
          </w:tcPr>
          <w:p w:rsidR="00C96EF8" w:rsidRPr="004B3E26" w:rsidRDefault="00C96EF8" w:rsidP="00476739">
            <w:pPr>
              <w:jc w:val="center"/>
            </w:pPr>
            <w:r>
              <w:t>-</w:t>
            </w:r>
          </w:p>
        </w:tc>
        <w:tc>
          <w:tcPr>
            <w:tcW w:w="1897" w:type="dxa"/>
          </w:tcPr>
          <w:p w:rsidR="00C96EF8" w:rsidRPr="00512041" w:rsidRDefault="00C96EF8" w:rsidP="00476739"/>
        </w:tc>
        <w:tc>
          <w:tcPr>
            <w:tcW w:w="1204" w:type="dxa"/>
          </w:tcPr>
          <w:p w:rsidR="00C96EF8" w:rsidRPr="00512041" w:rsidRDefault="00C96EF8" w:rsidP="00476739"/>
        </w:tc>
        <w:tc>
          <w:tcPr>
            <w:tcW w:w="951" w:type="dxa"/>
          </w:tcPr>
          <w:p w:rsidR="00C96EF8" w:rsidRPr="00512041" w:rsidRDefault="00C96EF8" w:rsidP="00476739"/>
        </w:tc>
      </w:tr>
      <w:tr w:rsidR="00C96EF8" w:rsidRPr="00C66494" w:rsidTr="00476739">
        <w:trPr>
          <w:cantSplit/>
          <w:trHeight w:val="357"/>
        </w:trPr>
        <w:tc>
          <w:tcPr>
            <w:tcW w:w="562" w:type="dxa"/>
          </w:tcPr>
          <w:p w:rsidR="00C96EF8" w:rsidRPr="00512041" w:rsidRDefault="00C96EF8" w:rsidP="00476739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C96EF8" w:rsidRPr="00692E23" w:rsidRDefault="00C96EF8" w:rsidP="00476739">
            <w:r w:rsidRPr="00692E23">
              <w:t>Подготовка к текущим контрольным мероприятиям (1ч. х вид контроля)</w:t>
            </w:r>
          </w:p>
        </w:tc>
        <w:tc>
          <w:tcPr>
            <w:tcW w:w="1051" w:type="dxa"/>
          </w:tcPr>
          <w:p w:rsidR="00C96EF8" w:rsidRPr="004B3E26" w:rsidRDefault="00C96EF8" w:rsidP="00476739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C96EF8" w:rsidRPr="00512041" w:rsidRDefault="00C96EF8" w:rsidP="00476739"/>
        </w:tc>
        <w:tc>
          <w:tcPr>
            <w:tcW w:w="1204" w:type="dxa"/>
          </w:tcPr>
          <w:p w:rsidR="00C96EF8" w:rsidRPr="00512041" w:rsidRDefault="00C96EF8" w:rsidP="00476739"/>
        </w:tc>
        <w:tc>
          <w:tcPr>
            <w:tcW w:w="951" w:type="dxa"/>
          </w:tcPr>
          <w:p w:rsidR="00C96EF8" w:rsidRPr="00512041" w:rsidRDefault="00C96EF8" w:rsidP="00476739"/>
        </w:tc>
      </w:tr>
      <w:tr w:rsidR="00C96EF8" w:rsidRPr="00C66494" w:rsidTr="00476739">
        <w:trPr>
          <w:cantSplit/>
          <w:trHeight w:val="357"/>
        </w:trPr>
        <w:tc>
          <w:tcPr>
            <w:tcW w:w="562" w:type="dxa"/>
          </w:tcPr>
          <w:p w:rsidR="00C96EF8" w:rsidRPr="00512041" w:rsidRDefault="00C96EF8" w:rsidP="00476739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C96EF8" w:rsidRPr="00692E23" w:rsidRDefault="00C96EF8" w:rsidP="00476739">
            <w:r w:rsidRPr="00692E23">
              <w:t>Подготовка к рубежному контролю (2 ч. х 1РК)</w:t>
            </w:r>
          </w:p>
        </w:tc>
        <w:tc>
          <w:tcPr>
            <w:tcW w:w="1051" w:type="dxa"/>
          </w:tcPr>
          <w:p w:rsidR="00C96EF8" w:rsidRDefault="00C96EF8" w:rsidP="00476739">
            <w:pPr>
              <w:jc w:val="center"/>
            </w:pPr>
            <w:r>
              <w:t>4</w:t>
            </w:r>
          </w:p>
        </w:tc>
        <w:tc>
          <w:tcPr>
            <w:tcW w:w="1897" w:type="dxa"/>
          </w:tcPr>
          <w:p w:rsidR="00C96EF8" w:rsidRPr="00512041" w:rsidRDefault="00C96EF8" w:rsidP="00476739"/>
        </w:tc>
        <w:tc>
          <w:tcPr>
            <w:tcW w:w="1204" w:type="dxa"/>
          </w:tcPr>
          <w:p w:rsidR="00C96EF8" w:rsidRPr="00512041" w:rsidRDefault="00C96EF8" w:rsidP="00476739"/>
        </w:tc>
        <w:tc>
          <w:tcPr>
            <w:tcW w:w="951" w:type="dxa"/>
          </w:tcPr>
          <w:p w:rsidR="00C96EF8" w:rsidRPr="00512041" w:rsidRDefault="00C96EF8" w:rsidP="00476739"/>
        </w:tc>
      </w:tr>
      <w:tr w:rsidR="00C96EF8" w:rsidRPr="00C66494" w:rsidTr="00476739">
        <w:trPr>
          <w:cantSplit/>
          <w:trHeight w:val="357"/>
        </w:trPr>
        <w:tc>
          <w:tcPr>
            <w:tcW w:w="562" w:type="dxa"/>
          </w:tcPr>
          <w:p w:rsidR="00C96EF8" w:rsidRPr="00512041" w:rsidRDefault="00C96EF8" w:rsidP="00476739"/>
        </w:tc>
        <w:tc>
          <w:tcPr>
            <w:tcW w:w="3686" w:type="dxa"/>
          </w:tcPr>
          <w:p w:rsidR="00C96EF8" w:rsidRPr="00512041" w:rsidRDefault="00C96EF8" w:rsidP="00476739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C96EF8" w:rsidRPr="00B1329F" w:rsidRDefault="00C96EF8" w:rsidP="00476739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897" w:type="dxa"/>
          </w:tcPr>
          <w:p w:rsidR="00C96EF8" w:rsidRPr="00B1329F" w:rsidRDefault="00C96EF8" w:rsidP="00476739">
            <w:pPr>
              <w:rPr>
                <w:b/>
              </w:rPr>
            </w:pPr>
          </w:p>
        </w:tc>
        <w:tc>
          <w:tcPr>
            <w:tcW w:w="1204" w:type="dxa"/>
          </w:tcPr>
          <w:p w:rsidR="00C96EF8" w:rsidRPr="00B1329F" w:rsidRDefault="00C96EF8" w:rsidP="00476739">
            <w:pPr>
              <w:rPr>
                <w:b/>
              </w:rPr>
            </w:pPr>
          </w:p>
        </w:tc>
        <w:tc>
          <w:tcPr>
            <w:tcW w:w="951" w:type="dxa"/>
          </w:tcPr>
          <w:p w:rsidR="00C96EF8" w:rsidRPr="00B1329F" w:rsidRDefault="00C96EF8" w:rsidP="00476739">
            <w:pPr>
              <w:rPr>
                <w:b/>
              </w:rPr>
            </w:pPr>
          </w:p>
        </w:tc>
      </w:tr>
    </w:tbl>
    <w:p w:rsidR="00C96EF8" w:rsidRPr="00E1334B" w:rsidRDefault="00C96EF8" w:rsidP="006858C7">
      <w:pPr>
        <w:spacing w:line="276" w:lineRule="auto"/>
        <w:rPr>
          <w:b/>
          <w:sz w:val="20"/>
          <w:szCs w:val="20"/>
        </w:rPr>
      </w:pPr>
    </w:p>
    <w:p w:rsidR="00C96EF8" w:rsidRDefault="00C96EF8" w:rsidP="00B76F5D">
      <w:pPr>
        <w:spacing w:line="276" w:lineRule="auto"/>
        <w:rPr>
          <w:sz w:val="28"/>
          <w:szCs w:val="28"/>
        </w:rPr>
      </w:pPr>
      <w:r w:rsidRPr="00BF3D91">
        <w:rPr>
          <w:sz w:val="28"/>
          <w:szCs w:val="28"/>
        </w:rPr>
        <w:t>Программа составлена</w:t>
      </w:r>
      <w:r>
        <w:rPr>
          <w:sz w:val="28"/>
          <w:szCs w:val="28"/>
        </w:rPr>
        <w:t xml:space="preserve"> </w:t>
      </w:r>
      <w:r w:rsidRPr="00BF3D91">
        <w:rPr>
          <w:sz w:val="28"/>
          <w:szCs w:val="28"/>
        </w:rPr>
        <w:t xml:space="preserve"> </w:t>
      </w:r>
      <w:r w:rsidRPr="00692E23">
        <w:rPr>
          <w:sz w:val="28"/>
          <w:szCs w:val="28"/>
          <w:u w:val="single"/>
        </w:rPr>
        <w:t>Коблановой С.А</w:t>
      </w:r>
      <w:r>
        <w:rPr>
          <w:sz w:val="28"/>
          <w:szCs w:val="28"/>
        </w:rPr>
        <w:t>.</w:t>
      </w:r>
      <w:r w:rsidRPr="004F271E">
        <w:rPr>
          <w:sz w:val="28"/>
          <w:szCs w:val="28"/>
          <w:u w:val="single"/>
        </w:rPr>
        <w:t>,</w:t>
      </w:r>
    </w:p>
    <w:p w:rsidR="00C96EF8" w:rsidRDefault="00C96EF8" w:rsidP="00B76F5D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к.б.н., доцентом кафедры </w:t>
      </w:r>
      <w:r>
        <w:rPr>
          <w:sz w:val="28"/>
          <w:szCs w:val="28"/>
          <w:u w:val="single"/>
        </w:rPr>
        <w:t>б</w:t>
      </w:r>
      <w:r w:rsidRPr="00A46994">
        <w:rPr>
          <w:sz w:val="28"/>
          <w:szCs w:val="28"/>
          <w:u w:val="single"/>
        </w:rPr>
        <w:t>иологии и химии</w:t>
      </w:r>
    </w:p>
    <w:p w:rsidR="00C96EF8" w:rsidRDefault="00C96EF8" w:rsidP="00B76F5D">
      <w:pPr>
        <w:spacing w:line="276" w:lineRule="auto"/>
        <w:rPr>
          <w:sz w:val="28"/>
          <w:szCs w:val="28"/>
          <w:u w:val="single"/>
        </w:rPr>
      </w:pPr>
    </w:p>
    <w:p w:rsidR="00C96EF8" w:rsidRDefault="00C96EF8" w:rsidP="00B76F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13.06.</w:t>
      </w:r>
      <w:r w:rsidRPr="00CB194C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CB194C">
        <w:rPr>
          <w:sz w:val="28"/>
          <w:szCs w:val="28"/>
        </w:rPr>
        <w:t xml:space="preserve"> г. </w:t>
      </w:r>
      <w:r w:rsidRPr="00CB194C">
        <w:rPr>
          <w:sz w:val="28"/>
          <w:szCs w:val="28"/>
        </w:rPr>
        <w:tab/>
      </w:r>
      <w:r w:rsidRPr="00CB194C">
        <w:rPr>
          <w:sz w:val="28"/>
          <w:szCs w:val="28"/>
        </w:rPr>
        <w:tab/>
      </w:r>
      <w:r w:rsidRPr="00CB194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B194C">
        <w:rPr>
          <w:sz w:val="28"/>
          <w:szCs w:val="28"/>
        </w:rPr>
        <w:tab/>
        <w:t xml:space="preserve">_____________ </w:t>
      </w:r>
      <w:r>
        <w:rPr>
          <w:sz w:val="28"/>
          <w:szCs w:val="28"/>
        </w:rPr>
        <w:t>С. Кобланова</w:t>
      </w:r>
    </w:p>
    <w:p w:rsidR="00C96EF8" w:rsidRDefault="00C96EF8" w:rsidP="00B76F5D">
      <w:pPr>
        <w:spacing w:line="276" w:lineRule="auto"/>
        <w:rPr>
          <w:sz w:val="28"/>
          <w:szCs w:val="28"/>
        </w:rPr>
      </w:pPr>
    </w:p>
    <w:p w:rsidR="00C96EF8" w:rsidRDefault="00C96EF8" w:rsidP="00B76F5D">
      <w:pPr>
        <w:spacing w:line="276" w:lineRule="auto"/>
        <w:rPr>
          <w:sz w:val="28"/>
          <w:szCs w:val="28"/>
        </w:rPr>
      </w:pPr>
    </w:p>
    <w:p w:rsidR="00C96EF8" w:rsidRPr="00DF1588" w:rsidRDefault="00C96EF8" w:rsidP="00B76F5D">
      <w:pPr>
        <w:spacing w:line="276" w:lineRule="auto"/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>
        <w:rPr>
          <w:color w:val="000000"/>
          <w:sz w:val="28"/>
          <w:szCs w:val="28"/>
        </w:rPr>
        <w:t>биологии и химии</w:t>
      </w:r>
    </w:p>
    <w:p w:rsidR="00C96EF8" w:rsidRPr="00C97563" w:rsidRDefault="00C96EF8" w:rsidP="00B76F5D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протокол от </w:t>
      </w:r>
      <w:r w:rsidRPr="00C97563">
        <w:rPr>
          <w:sz w:val="28"/>
          <w:szCs w:val="28"/>
          <w:u w:val="single"/>
        </w:rPr>
        <w:t>13.06.2018 г. № 6.</w:t>
      </w:r>
    </w:p>
    <w:p w:rsidR="00C96EF8" w:rsidRPr="00BF3D91" w:rsidRDefault="00C96EF8" w:rsidP="00B76F5D">
      <w:pPr>
        <w:spacing w:line="276" w:lineRule="auto"/>
        <w:jc w:val="both"/>
        <w:rPr>
          <w:sz w:val="28"/>
          <w:szCs w:val="28"/>
        </w:rPr>
      </w:pPr>
    </w:p>
    <w:p w:rsidR="00C96EF8" w:rsidRPr="00A46994" w:rsidRDefault="00C96EF8" w:rsidP="00B76F5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Pr="00BF3D91">
        <w:rPr>
          <w:sz w:val="28"/>
          <w:szCs w:val="28"/>
        </w:rPr>
        <w:t xml:space="preserve"> кафедро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 Г. Султангазина</w:t>
      </w:r>
    </w:p>
    <w:sectPr w:rsidR="00C96EF8" w:rsidRPr="00A46994" w:rsidSect="00151387">
      <w:footerReference w:type="default" r:id="rId7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EF8" w:rsidRDefault="00C96EF8">
      <w:r>
        <w:separator/>
      </w:r>
    </w:p>
  </w:endnote>
  <w:endnote w:type="continuationSeparator" w:id="1">
    <w:p w:rsidR="00C96EF8" w:rsidRDefault="00C96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EF8" w:rsidRDefault="00C96EF8">
    <w:pPr>
      <w:pStyle w:val="Footer"/>
      <w:jc w:val="center"/>
    </w:pPr>
    <w:fldSimple w:instr=" PAGE   \* MERGEFORMAT ">
      <w:r>
        <w:rPr>
          <w:noProof/>
        </w:rPr>
        <w:t>4</w:t>
      </w:r>
    </w:fldSimple>
  </w:p>
  <w:p w:rsidR="00C96EF8" w:rsidRDefault="00C96E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EF8" w:rsidRDefault="00C96EF8">
      <w:r>
        <w:separator/>
      </w:r>
    </w:p>
  </w:footnote>
  <w:footnote w:type="continuationSeparator" w:id="1">
    <w:p w:rsidR="00C96EF8" w:rsidRDefault="00C96E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056F"/>
    <w:rsid w:val="00022470"/>
    <w:rsid w:val="00022ADE"/>
    <w:rsid w:val="0002669C"/>
    <w:rsid w:val="00033442"/>
    <w:rsid w:val="00033E0C"/>
    <w:rsid w:val="0003438B"/>
    <w:rsid w:val="0004642A"/>
    <w:rsid w:val="00046FCA"/>
    <w:rsid w:val="000754F6"/>
    <w:rsid w:val="0009434B"/>
    <w:rsid w:val="00094536"/>
    <w:rsid w:val="00095576"/>
    <w:rsid w:val="000967B2"/>
    <w:rsid w:val="00097BC4"/>
    <w:rsid w:val="000A29A5"/>
    <w:rsid w:val="000A60AD"/>
    <w:rsid w:val="000A6434"/>
    <w:rsid w:val="000A66AB"/>
    <w:rsid w:val="000C5AAE"/>
    <w:rsid w:val="000C7EB3"/>
    <w:rsid w:val="000E453D"/>
    <w:rsid w:val="000E787D"/>
    <w:rsid w:val="000F71F7"/>
    <w:rsid w:val="00102FE8"/>
    <w:rsid w:val="00112273"/>
    <w:rsid w:val="00123149"/>
    <w:rsid w:val="0012621F"/>
    <w:rsid w:val="00151387"/>
    <w:rsid w:val="00153CCD"/>
    <w:rsid w:val="001548B4"/>
    <w:rsid w:val="00161A66"/>
    <w:rsid w:val="00162326"/>
    <w:rsid w:val="00167C70"/>
    <w:rsid w:val="00170327"/>
    <w:rsid w:val="00176621"/>
    <w:rsid w:val="00182C54"/>
    <w:rsid w:val="0018356D"/>
    <w:rsid w:val="00184092"/>
    <w:rsid w:val="00190DB2"/>
    <w:rsid w:val="00192493"/>
    <w:rsid w:val="0019439F"/>
    <w:rsid w:val="001A27EF"/>
    <w:rsid w:val="001A3955"/>
    <w:rsid w:val="001B065E"/>
    <w:rsid w:val="001B3314"/>
    <w:rsid w:val="001C6655"/>
    <w:rsid w:val="001E332A"/>
    <w:rsid w:val="001F0865"/>
    <w:rsid w:val="001F7EB3"/>
    <w:rsid w:val="00205D6A"/>
    <w:rsid w:val="00206928"/>
    <w:rsid w:val="002108D0"/>
    <w:rsid w:val="0022449C"/>
    <w:rsid w:val="002244BC"/>
    <w:rsid w:val="00237905"/>
    <w:rsid w:val="002520DF"/>
    <w:rsid w:val="00252791"/>
    <w:rsid w:val="0025644D"/>
    <w:rsid w:val="002606F5"/>
    <w:rsid w:val="00261436"/>
    <w:rsid w:val="00261626"/>
    <w:rsid w:val="00262728"/>
    <w:rsid w:val="00262AD4"/>
    <w:rsid w:val="00267C0E"/>
    <w:rsid w:val="002740E1"/>
    <w:rsid w:val="002814E7"/>
    <w:rsid w:val="00287492"/>
    <w:rsid w:val="00290093"/>
    <w:rsid w:val="002A056F"/>
    <w:rsid w:val="002A4289"/>
    <w:rsid w:val="002B0CB2"/>
    <w:rsid w:val="002C05B5"/>
    <w:rsid w:val="002C0D37"/>
    <w:rsid w:val="002D73D0"/>
    <w:rsid w:val="002E6135"/>
    <w:rsid w:val="002E6977"/>
    <w:rsid w:val="002F2B56"/>
    <w:rsid w:val="002F5B63"/>
    <w:rsid w:val="00305E71"/>
    <w:rsid w:val="0031464A"/>
    <w:rsid w:val="00330D49"/>
    <w:rsid w:val="003336C3"/>
    <w:rsid w:val="003403FA"/>
    <w:rsid w:val="00341D8B"/>
    <w:rsid w:val="00345487"/>
    <w:rsid w:val="003516AF"/>
    <w:rsid w:val="0036031D"/>
    <w:rsid w:val="0036331E"/>
    <w:rsid w:val="00364657"/>
    <w:rsid w:val="00376A2E"/>
    <w:rsid w:val="00376BF2"/>
    <w:rsid w:val="003778A9"/>
    <w:rsid w:val="0038450A"/>
    <w:rsid w:val="0038746A"/>
    <w:rsid w:val="00394B0F"/>
    <w:rsid w:val="0039573C"/>
    <w:rsid w:val="00397AAE"/>
    <w:rsid w:val="003A0CCB"/>
    <w:rsid w:val="003A3510"/>
    <w:rsid w:val="003B619C"/>
    <w:rsid w:val="003C0368"/>
    <w:rsid w:val="003C265F"/>
    <w:rsid w:val="003C5D92"/>
    <w:rsid w:val="003C6FE5"/>
    <w:rsid w:val="003D2104"/>
    <w:rsid w:val="003D7F3E"/>
    <w:rsid w:val="003E132F"/>
    <w:rsid w:val="003E205B"/>
    <w:rsid w:val="003E5C24"/>
    <w:rsid w:val="00411CBD"/>
    <w:rsid w:val="00413330"/>
    <w:rsid w:val="0041413E"/>
    <w:rsid w:val="00426AFA"/>
    <w:rsid w:val="0043067B"/>
    <w:rsid w:val="00442618"/>
    <w:rsid w:val="00444533"/>
    <w:rsid w:val="00454655"/>
    <w:rsid w:val="00460B9F"/>
    <w:rsid w:val="00463995"/>
    <w:rsid w:val="00471F67"/>
    <w:rsid w:val="00472C12"/>
    <w:rsid w:val="00475FBE"/>
    <w:rsid w:val="00476739"/>
    <w:rsid w:val="004820DF"/>
    <w:rsid w:val="00482F1F"/>
    <w:rsid w:val="00483C70"/>
    <w:rsid w:val="00484079"/>
    <w:rsid w:val="00496462"/>
    <w:rsid w:val="004B3E26"/>
    <w:rsid w:val="004C5286"/>
    <w:rsid w:val="004D08BC"/>
    <w:rsid w:val="004D19C5"/>
    <w:rsid w:val="004E4120"/>
    <w:rsid w:val="004E4824"/>
    <w:rsid w:val="004F0676"/>
    <w:rsid w:val="004F0B9B"/>
    <w:rsid w:val="004F271E"/>
    <w:rsid w:val="004F34DD"/>
    <w:rsid w:val="004F78F4"/>
    <w:rsid w:val="00502264"/>
    <w:rsid w:val="00502B29"/>
    <w:rsid w:val="0050627B"/>
    <w:rsid w:val="00507DD8"/>
    <w:rsid w:val="005119D3"/>
    <w:rsid w:val="00512041"/>
    <w:rsid w:val="005128F7"/>
    <w:rsid w:val="00512A7C"/>
    <w:rsid w:val="005219C8"/>
    <w:rsid w:val="00522C1A"/>
    <w:rsid w:val="00523533"/>
    <w:rsid w:val="00531350"/>
    <w:rsid w:val="005323B2"/>
    <w:rsid w:val="005328F3"/>
    <w:rsid w:val="00533D32"/>
    <w:rsid w:val="00535310"/>
    <w:rsid w:val="00541FE2"/>
    <w:rsid w:val="0054310F"/>
    <w:rsid w:val="0055220B"/>
    <w:rsid w:val="00556CB8"/>
    <w:rsid w:val="00572216"/>
    <w:rsid w:val="00581824"/>
    <w:rsid w:val="0059319B"/>
    <w:rsid w:val="00593D68"/>
    <w:rsid w:val="005A3BE4"/>
    <w:rsid w:val="005A3DF3"/>
    <w:rsid w:val="005C485B"/>
    <w:rsid w:val="005D676D"/>
    <w:rsid w:val="005D7012"/>
    <w:rsid w:val="005E1E94"/>
    <w:rsid w:val="005F03B6"/>
    <w:rsid w:val="005F0E88"/>
    <w:rsid w:val="005F3504"/>
    <w:rsid w:val="005F78B1"/>
    <w:rsid w:val="00604D52"/>
    <w:rsid w:val="00606B20"/>
    <w:rsid w:val="006251F4"/>
    <w:rsid w:val="006301FC"/>
    <w:rsid w:val="0063191E"/>
    <w:rsid w:val="0063400A"/>
    <w:rsid w:val="00654264"/>
    <w:rsid w:val="00660F95"/>
    <w:rsid w:val="00667B37"/>
    <w:rsid w:val="00674A1B"/>
    <w:rsid w:val="006768EC"/>
    <w:rsid w:val="006858C7"/>
    <w:rsid w:val="00685AA8"/>
    <w:rsid w:val="00687185"/>
    <w:rsid w:val="006902A4"/>
    <w:rsid w:val="00692E23"/>
    <w:rsid w:val="00695C70"/>
    <w:rsid w:val="0069648A"/>
    <w:rsid w:val="006A252B"/>
    <w:rsid w:val="006B5B7F"/>
    <w:rsid w:val="006B6878"/>
    <w:rsid w:val="006C3343"/>
    <w:rsid w:val="006C7637"/>
    <w:rsid w:val="006C79F0"/>
    <w:rsid w:val="006D0639"/>
    <w:rsid w:val="006D294B"/>
    <w:rsid w:val="006D4C2D"/>
    <w:rsid w:val="006D5527"/>
    <w:rsid w:val="006D75D4"/>
    <w:rsid w:val="006E2561"/>
    <w:rsid w:val="00701734"/>
    <w:rsid w:val="0070192B"/>
    <w:rsid w:val="00704BB7"/>
    <w:rsid w:val="00711051"/>
    <w:rsid w:val="00711ECA"/>
    <w:rsid w:val="00712CF4"/>
    <w:rsid w:val="00712D9B"/>
    <w:rsid w:val="00730F35"/>
    <w:rsid w:val="00733818"/>
    <w:rsid w:val="00736AA0"/>
    <w:rsid w:val="00747F16"/>
    <w:rsid w:val="00750249"/>
    <w:rsid w:val="0075492D"/>
    <w:rsid w:val="00760402"/>
    <w:rsid w:val="00763AE5"/>
    <w:rsid w:val="007664BF"/>
    <w:rsid w:val="00772589"/>
    <w:rsid w:val="00793EB6"/>
    <w:rsid w:val="007C166F"/>
    <w:rsid w:val="007C252C"/>
    <w:rsid w:val="007C75F1"/>
    <w:rsid w:val="007D5AAA"/>
    <w:rsid w:val="007E0B42"/>
    <w:rsid w:val="007E49E9"/>
    <w:rsid w:val="007E58B9"/>
    <w:rsid w:val="007E669F"/>
    <w:rsid w:val="007F4A00"/>
    <w:rsid w:val="0080400E"/>
    <w:rsid w:val="00815F5A"/>
    <w:rsid w:val="00817475"/>
    <w:rsid w:val="008259EF"/>
    <w:rsid w:val="00826C42"/>
    <w:rsid w:val="008301F3"/>
    <w:rsid w:val="008366B5"/>
    <w:rsid w:val="008513D9"/>
    <w:rsid w:val="00860536"/>
    <w:rsid w:val="00865524"/>
    <w:rsid w:val="00882E77"/>
    <w:rsid w:val="00887FB2"/>
    <w:rsid w:val="008905C1"/>
    <w:rsid w:val="0089463E"/>
    <w:rsid w:val="008A62FD"/>
    <w:rsid w:val="008B17EA"/>
    <w:rsid w:val="008B182F"/>
    <w:rsid w:val="008B3691"/>
    <w:rsid w:val="008B5765"/>
    <w:rsid w:val="008B5E6F"/>
    <w:rsid w:val="008B7D49"/>
    <w:rsid w:val="008C0E4B"/>
    <w:rsid w:val="008D4601"/>
    <w:rsid w:val="008D6FEE"/>
    <w:rsid w:val="008D73B5"/>
    <w:rsid w:val="008D7CBE"/>
    <w:rsid w:val="008E22D9"/>
    <w:rsid w:val="008E6657"/>
    <w:rsid w:val="008F6B8C"/>
    <w:rsid w:val="009029ED"/>
    <w:rsid w:val="009044FC"/>
    <w:rsid w:val="00904B9F"/>
    <w:rsid w:val="009062E6"/>
    <w:rsid w:val="00910413"/>
    <w:rsid w:val="00916720"/>
    <w:rsid w:val="00916F8B"/>
    <w:rsid w:val="00923F36"/>
    <w:rsid w:val="009324C0"/>
    <w:rsid w:val="009369BE"/>
    <w:rsid w:val="00937210"/>
    <w:rsid w:val="00956BE1"/>
    <w:rsid w:val="00967CFB"/>
    <w:rsid w:val="00967E33"/>
    <w:rsid w:val="009730FD"/>
    <w:rsid w:val="009A4FAB"/>
    <w:rsid w:val="009A5827"/>
    <w:rsid w:val="009B6616"/>
    <w:rsid w:val="009B6E7F"/>
    <w:rsid w:val="009C1018"/>
    <w:rsid w:val="009C494F"/>
    <w:rsid w:val="009C5536"/>
    <w:rsid w:val="009D2EF3"/>
    <w:rsid w:val="009E5D6B"/>
    <w:rsid w:val="00A00A70"/>
    <w:rsid w:val="00A075D3"/>
    <w:rsid w:val="00A11E48"/>
    <w:rsid w:val="00A12C77"/>
    <w:rsid w:val="00A14B52"/>
    <w:rsid w:val="00A165C0"/>
    <w:rsid w:val="00A17D44"/>
    <w:rsid w:val="00A229AD"/>
    <w:rsid w:val="00A30E04"/>
    <w:rsid w:val="00A46994"/>
    <w:rsid w:val="00A47AFF"/>
    <w:rsid w:val="00A60D74"/>
    <w:rsid w:val="00A62C0B"/>
    <w:rsid w:val="00A63A4E"/>
    <w:rsid w:val="00A673EE"/>
    <w:rsid w:val="00A7275B"/>
    <w:rsid w:val="00A767F3"/>
    <w:rsid w:val="00A80E38"/>
    <w:rsid w:val="00A927D7"/>
    <w:rsid w:val="00A93A30"/>
    <w:rsid w:val="00AA0B8C"/>
    <w:rsid w:val="00AA45E8"/>
    <w:rsid w:val="00AC270A"/>
    <w:rsid w:val="00AC3ABF"/>
    <w:rsid w:val="00AC5DFA"/>
    <w:rsid w:val="00AD0166"/>
    <w:rsid w:val="00AD05E6"/>
    <w:rsid w:val="00AD624C"/>
    <w:rsid w:val="00AE1BCF"/>
    <w:rsid w:val="00AE5E65"/>
    <w:rsid w:val="00AE758F"/>
    <w:rsid w:val="00AF5AB0"/>
    <w:rsid w:val="00B03135"/>
    <w:rsid w:val="00B05474"/>
    <w:rsid w:val="00B07F03"/>
    <w:rsid w:val="00B1329F"/>
    <w:rsid w:val="00B21B0F"/>
    <w:rsid w:val="00B26501"/>
    <w:rsid w:val="00B26B05"/>
    <w:rsid w:val="00B33CE1"/>
    <w:rsid w:val="00B502A6"/>
    <w:rsid w:val="00B54764"/>
    <w:rsid w:val="00B61CE2"/>
    <w:rsid w:val="00B61F20"/>
    <w:rsid w:val="00B76F5D"/>
    <w:rsid w:val="00B81C45"/>
    <w:rsid w:val="00B85CE0"/>
    <w:rsid w:val="00B9203A"/>
    <w:rsid w:val="00B92258"/>
    <w:rsid w:val="00B94C70"/>
    <w:rsid w:val="00BA107F"/>
    <w:rsid w:val="00BB13AE"/>
    <w:rsid w:val="00BB3C20"/>
    <w:rsid w:val="00BB6B16"/>
    <w:rsid w:val="00BC69CD"/>
    <w:rsid w:val="00BC6F82"/>
    <w:rsid w:val="00BC7CE8"/>
    <w:rsid w:val="00BE106B"/>
    <w:rsid w:val="00BE3F44"/>
    <w:rsid w:val="00BF056F"/>
    <w:rsid w:val="00BF3D91"/>
    <w:rsid w:val="00C05E49"/>
    <w:rsid w:val="00C071E7"/>
    <w:rsid w:val="00C07432"/>
    <w:rsid w:val="00C10EEE"/>
    <w:rsid w:val="00C1524D"/>
    <w:rsid w:val="00C15574"/>
    <w:rsid w:val="00C2075E"/>
    <w:rsid w:val="00C215E5"/>
    <w:rsid w:val="00C30E7D"/>
    <w:rsid w:val="00C31748"/>
    <w:rsid w:val="00C40A32"/>
    <w:rsid w:val="00C475A8"/>
    <w:rsid w:val="00C60110"/>
    <w:rsid w:val="00C66494"/>
    <w:rsid w:val="00C74A4D"/>
    <w:rsid w:val="00C77502"/>
    <w:rsid w:val="00C8728F"/>
    <w:rsid w:val="00C879B3"/>
    <w:rsid w:val="00C96EF8"/>
    <w:rsid w:val="00C97563"/>
    <w:rsid w:val="00CB194C"/>
    <w:rsid w:val="00CB2744"/>
    <w:rsid w:val="00CB2895"/>
    <w:rsid w:val="00CC5CA6"/>
    <w:rsid w:val="00CC615C"/>
    <w:rsid w:val="00CD4E8D"/>
    <w:rsid w:val="00CD5F54"/>
    <w:rsid w:val="00CD6CA2"/>
    <w:rsid w:val="00CE1248"/>
    <w:rsid w:val="00CF301B"/>
    <w:rsid w:val="00CF398C"/>
    <w:rsid w:val="00D202A4"/>
    <w:rsid w:val="00D271A3"/>
    <w:rsid w:val="00D453C0"/>
    <w:rsid w:val="00D52EE3"/>
    <w:rsid w:val="00D7137B"/>
    <w:rsid w:val="00D80E4E"/>
    <w:rsid w:val="00D8528B"/>
    <w:rsid w:val="00D92194"/>
    <w:rsid w:val="00D95670"/>
    <w:rsid w:val="00D97475"/>
    <w:rsid w:val="00DA2314"/>
    <w:rsid w:val="00DA5DB8"/>
    <w:rsid w:val="00DA6A54"/>
    <w:rsid w:val="00DA7F21"/>
    <w:rsid w:val="00DB1D8F"/>
    <w:rsid w:val="00DB29BA"/>
    <w:rsid w:val="00DB2A23"/>
    <w:rsid w:val="00DB2AFA"/>
    <w:rsid w:val="00DB3EB1"/>
    <w:rsid w:val="00DB7266"/>
    <w:rsid w:val="00DC248E"/>
    <w:rsid w:val="00DC30A2"/>
    <w:rsid w:val="00DC42A2"/>
    <w:rsid w:val="00DD2A99"/>
    <w:rsid w:val="00DD3043"/>
    <w:rsid w:val="00DE4A3F"/>
    <w:rsid w:val="00DF032E"/>
    <w:rsid w:val="00DF1588"/>
    <w:rsid w:val="00DF4073"/>
    <w:rsid w:val="00E02B6C"/>
    <w:rsid w:val="00E06920"/>
    <w:rsid w:val="00E105FA"/>
    <w:rsid w:val="00E1334B"/>
    <w:rsid w:val="00E1511F"/>
    <w:rsid w:val="00E17826"/>
    <w:rsid w:val="00E22416"/>
    <w:rsid w:val="00E25629"/>
    <w:rsid w:val="00E2747F"/>
    <w:rsid w:val="00E3572A"/>
    <w:rsid w:val="00E35C5E"/>
    <w:rsid w:val="00E407B0"/>
    <w:rsid w:val="00E43918"/>
    <w:rsid w:val="00E46150"/>
    <w:rsid w:val="00E524A8"/>
    <w:rsid w:val="00E5767C"/>
    <w:rsid w:val="00E61361"/>
    <w:rsid w:val="00E835C7"/>
    <w:rsid w:val="00E90565"/>
    <w:rsid w:val="00EA049E"/>
    <w:rsid w:val="00EA36F8"/>
    <w:rsid w:val="00EA79E8"/>
    <w:rsid w:val="00EB023D"/>
    <w:rsid w:val="00EB1FD1"/>
    <w:rsid w:val="00EB72A3"/>
    <w:rsid w:val="00EC3ADC"/>
    <w:rsid w:val="00ED321D"/>
    <w:rsid w:val="00ED5987"/>
    <w:rsid w:val="00ED5C2D"/>
    <w:rsid w:val="00EE09C6"/>
    <w:rsid w:val="00EE24BB"/>
    <w:rsid w:val="00F0658C"/>
    <w:rsid w:val="00F11BED"/>
    <w:rsid w:val="00F11EF1"/>
    <w:rsid w:val="00F211B1"/>
    <w:rsid w:val="00F251AC"/>
    <w:rsid w:val="00F36D77"/>
    <w:rsid w:val="00F36FDE"/>
    <w:rsid w:val="00F41F49"/>
    <w:rsid w:val="00F43210"/>
    <w:rsid w:val="00F46268"/>
    <w:rsid w:val="00F52664"/>
    <w:rsid w:val="00F565FF"/>
    <w:rsid w:val="00F63119"/>
    <w:rsid w:val="00F70A43"/>
    <w:rsid w:val="00F7169C"/>
    <w:rsid w:val="00F76367"/>
    <w:rsid w:val="00F80E5A"/>
    <w:rsid w:val="00F82396"/>
    <w:rsid w:val="00F901F4"/>
    <w:rsid w:val="00FA257C"/>
    <w:rsid w:val="00FA332B"/>
    <w:rsid w:val="00FB535E"/>
    <w:rsid w:val="00FB581D"/>
    <w:rsid w:val="00FB7CEA"/>
    <w:rsid w:val="00FD1A06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4B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328F3"/>
    <w:rPr>
      <w:rFonts w:cs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F2B5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F2B5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F2B56"/>
    <w:rPr>
      <w:rFonts w:ascii="Calibri" w:hAnsi="Calibri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F2B56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F2B56"/>
    <w:rPr>
      <w:rFonts w:ascii="Calibri" w:hAnsi="Calibri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F2B56"/>
    <w:rPr>
      <w:rFonts w:ascii="Cambria" w:hAnsi="Cambria" w:cs="Times New Roman"/>
    </w:rPr>
  </w:style>
  <w:style w:type="paragraph" w:styleId="BodyText">
    <w:name w:val="Body Text"/>
    <w:basedOn w:val="Normal"/>
    <w:link w:val="BodyTextChar"/>
    <w:uiPriority w:val="99"/>
    <w:rsid w:val="002B0CB2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F2B56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2B0CB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2B0C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7F4A00"/>
    <w:rPr>
      <w:rFonts w:cs="Times New Roman"/>
      <w:sz w:val="24"/>
    </w:rPr>
  </w:style>
  <w:style w:type="paragraph" w:styleId="BodyTextIndent">
    <w:name w:val="Body Text Indent"/>
    <w:basedOn w:val="Normal"/>
    <w:link w:val="BodyTextIndentChar"/>
    <w:uiPriority w:val="99"/>
    <w:rsid w:val="00EE09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328F3"/>
    <w:rPr>
      <w:rFonts w:cs="Times New Roman"/>
      <w:sz w:val="24"/>
    </w:rPr>
  </w:style>
  <w:style w:type="character" w:styleId="Hyperlink">
    <w:name w:val="Hyperlink"/>
    <w:basedOn w:val="DefaultParagraphFont"/>
    <w:uiPriority w:val="99"/>
    <w:rsid w:val="00252791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D4E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2B56"/>
    <w:rPr>
      <w:rFonts w:cs="Times New Roman"/>
      <w:sz w:val="2"/>
    </w:rPr>
  </w:style>
  <w:style w:type="character" w:customStyle="1" w:styleId="s0">
    <w:name w:val="s0"/>
    <w:basedOn w:val="DefaultParagraphFont"/>
    <w:uiPriority w:val="99"/>
    <w:rsid w:val="008366B5"/>
    <w:rPr>
      <w:rFonts w:cs="Times New Roman"/>
    </w:rPr>
  </w:style>
  <w:style w:type="paragraph" w:styleId="ListParagraph">
    <w:name w:val="List Paragraph"/>
    <w:basedOn w:val="Normal"/>
    <w:uiPriority w:val="99"/>
    <w:qFormat/>
    <w:rsid w:val="00D95670"/>
    <w:pPr>
      <w:ind w:left="708"/>
    </w:pPr>
  </w:style>
  <w:style w:type="paragraph" w:styleId="Header">
    <w:name w:val="header"/>
    <w:basedOn w:val="Normal"/>
    <w:link w:val="Head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9463E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9463E"/>
    <w:rPr>
      <w:rFonts w:cs="Times New Roman"/>
      <w:sz w:val="24"/>
    </w:rPr>
  </w:style>
  <w:style w:type="character" w:customStyle="1" w:styleId="Heading1Exact">
    <w:name w:val="Heading #1 Exact"/>
    <w:basedOn w:val="DefaultParagraphFont"/>
    <w:uiPriority w:val="99"/>
    <w:rsid w:val="002108D0"/>
    <w:rPr>
      <w:rFonts w:ascii="Times New Roman" w:hAnsi="Times New Roman" w:cs="Times New Roman"/>
      <w:b/>
      <w:bCs/>
      <w:u w:val="none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2108D0"/>
    <w:rPr>
      <w:rFonts w:cs="Times New Roman"/>
      <w:b/>
      <w:bCs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21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188</TotalTime>
  <Pages>4</Pages>
  <Words>1177</Words>
  <Characters>6714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dc:description/>
  <cp:lastModifiedBy>Надя</cp:lastModifiedBy>
  <cp:revision>27</cp:revision>
  <cp:lastPrinted>2013-08-28T05:42:00Z</cp:lastPrinted>
  <dcterms:created xsi:type="dcterms:W3CDTF">2017-09-11T09:18:00Z</dcterms:created>
  <dcterms:modified xsi:type="dcterms:W3CDTF">2018-10-16T12:11:00Z</dcterms:modified>
</cp:coreProperties>
</file>